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39A706E3"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B237EB">
        <w:rPr>
          <w:rFonts w:ascii="Arial" w:eastAsiaTheme="minorEastAsia" w:hAnsi="Arial" w:cs="Arial" w:hint="eastAsia"/>
          <w:b/>
          <w:sz w:val="24"/>
          <w:szCs w:val="24"/>
          <w:lang w:eastAsia="zh-CN"/>
        </w:rPr>
        <w:t>1</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9B6757" w:rsidRPr="009B6757">
        <w:rPr>
          <w:rFonts w:ascii="Arial" w:hAnsi="Arial" w:cs="Arial"/>
          <w:b/>
          <w:sz w:val="24"/>
          <w:szCs w:val="24"/>
        </w:rPr>
        <w:t>RP-210477</w:t>
      </w:r>
      <w:bookmarkStart w:id="0" w:name="_GoBack"/>
      <w:bookmarkEnd w:id="0"/>
    </w:p>
    <w:p w14:paraId="7C25D757" w14:textId="480A7373" w:rsidR="00B7027C" w:rsidRPr="00F707A3" w:rsidRDefault="00AE17B6"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Pr>
          <w:rFonts w:ascii="Arial" w:eastAsiaTheme="minorEastAsia" w:hAnsi="Arial" w:cs="Arial"/>
          <w:b/>
          <w:sz w:val="24"/>
          <w:lang w:eastAsia="zh-TW"/>
        </w:rPr>
        <w:t>March</w:t>
      </w:r>
      <w:r>
        <w:rPr>
          <w:rFonts w:ascii="Arial" w:hAnsi="Arial" w:cs="Arial"/>
          <w:b/>
          <w:sz w:val="24"/>
        </w:rPr>
        <w:t xml:space="preserve"> </w:t>
      </w:r>
      <w:r>
        <w:rPr>
          <w:rFonts w:ascii="Arial" w:eastAsiaTheme="minorEastAsia" w:hAnsi="Arial" w:cs="Arial"/>
          <w:b/>
          <w:sz w:val="24"/>
          <w:lang w:eastAsia="zh-TW"/>
        </w:rPr>
        <w:t>16</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Pr>
          <w:rFonts w:ascii="Arial" w:eastAsiaTheme="minorEastAsia" w:hAnsi="Arial" w:cs="Arial"/>
          <w:b/>
          <w:sz w:val="24"/>
          <w:lang w:eastAsia="zh-TW"/>
        </w:rPr>
        <w:t>26</w:t>
      </w:r>
      <w:r>
        <w:rPr>
          <w:rFonts w:ascii="Arial" w:hAnsi="Arial" w:cs="Arial"/>
          <w:b/>
          <w:sz w:val="24"/>
        </w:rPr>
        <w:t>, 202</w:t>
      </w:r>
      <w:r>
        <w:rPr>
          <w:rFonts w:ascii="Arial" w:eastAsiaTheme="minorEastAsia" w:hAnsi="Arial" w:cs="Arial"/>
          <w:b/>
          <w:sz w:val="24"/>
          <w:lang w:eastAsia="zh-TW"/>
        </w:rPr>
        <w:t>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A134709"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734DB1">
        <w:rPr>
          <w:rFonts w:ascii="Arial" w:eastAsiaTheme="minorEastAsia" w:hAnsi="Arial" w:cs="Arial" w:hint="eastAsia"/>
          <w:lang w:eastAsia="zh-CN"/>
        </w:rPr>
        <w:t>8</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5E5CA6">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BF009F8" w14:textId="57608F68" w:rsidR="00F43069" w:rsidRPr="00DE0A33"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1ED81A3" w:rsidR="00871653" w:rsidRPr="007E1186" w:rsidRDefault="00871653" w:rsidP="00F31FE8">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F31FE8">
              <w:rPr>
                <w:rFonts w:ascii="Arial" w:eastAsiaTheme="minorEastAsia" w:hAnsi="Arial" w:cs="Arial" w:hint="eastAsia"/>
                <w:lang w:eastAsia="zh-CN"/>
              </w:rPr>
              <w:t>12</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r w:rsidR="009876F5">
              <w:rPr>
                <w:rFonts w:ascii="Arial" w:eastAsiaTheme="minorEastAsia" w:hAnsi="Arial" w:cs="Arial" w:hint="eastAsia"/>
                <w:lang w:eastAsia="zh-CN"/>
              </w:rPr>
              <w:t>-&gt;</w:t>
            </w:r>
            <w:r w:rsidR="00D82089">
              <w:rPr>
                <w:rFonts w:ascii="Arial" w:eastAsiaTheme="minorEastAsia" w:hAnsi="Arial" w:cs="Arial" w:hint="eastAsia"/>
                <w:lang w:eastAsia="zh-CN"/>
              </w:rPr>
              <w:t xml:space="preserve"> </w:t>
            </w:r>
            <w:r w:rsidR="009876F5" w:rsidRPr="00D82089">
              <w:rPr>
                <w:rFonts w:ascii="Arial" w:eastAsiaTheme="minorEastAsia" w:hAnsi="Arial" w:cs="Arial" w:hint="eastAsia"/>
                <w:highlight w:val="yellow"/>
                <w:lang w:eastAsia="zh-CN"/>
              </w:rPr>
              <w:t>03/2022</w:t>
            </w:r>
          </w:p>
        </w:tc>
        <w:tc>
          <w:tcPr>
            <w:tcW w:w="2268" w:type="dxa"/>
          </w:tcPr>
          <w:p w14:paraId="1B9D23B9" w14:textId="0721D471" w:rsidR="00871653" w:rsidRPr="007E1186" w:rsidRDefault="00871653" w:rsidP="00F31FE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F31FE8">
              <w:rPr>
                <w:rFonts w:ascii="Arial" w:eastAsiaTheme="minorEastAsia" w:hAnsi="Arial" w:cs="Arial" w:hint="eastAsia"/>
                <w:lang w:eastAsia="zh-CN"/>
              </w:rPr>
              <w:t>12</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r w:rsidR="00E43D5F">
              <w:rPr>
                <w:rFonts w:ascii="Arial" w:eastAsiaTheme="minorEastAsia" w:hAnsi="Arial" w:cs="Arial" w:hint="eastAsia"/>
                <w:lang w:eastAsia="zh-CN"/>
              </w:rPr>
              <w:t>-&gt;</w:t>
            </w:r>
            <w:r w:rsidR="00E43D5F" w:rsidRPr="00D82089">
              <w:rPr>
                <w:rFonts w:ascii="Arial" w:eastAsiaTheme="minorEastAsia" w:hAnsi="Arial" w:cs="Arial" w:hint="eastAsia"/>
                <w:highlight w:val="yellow"/>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5F4891B" w:rsidR="00871653" w:rsidRPr="00445FD8" w:rsidRDefault="00CC7B12"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40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5FE39FCB" w:rsidR="00D22398" w:rsidRPr="00903B16" w:rsidRDefault="0052727C" w:rsidP="00C4666A">
            <w:pPr>
              <w:pStyle w:val="TAL"/>
              <w:jc w:val="center"/>
              <w:rPr>
                <w:rFonts w:eastAsiaTheme="minorEastAsia"/>
                <w:color w:val="FF0000"/>
                <w:lang w:eastAsia="zh-CN"/>
              </w:rPr>
            </w:pPr>
            <w:r w:rsidRPr="0052727C">
              <w:rPr>
                <w:rFonts w:eastAsiaTheme="minorEastAsia" w:hint="eastAsia"/>
                <w:highlight w:val="yellow"/>
                <w:lang w:eastAsia="zh-CN"/>
              </w:rPr>
              <w:t>Yes</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C25850" w:rsidRDefault="002D7206" w:rsidP="002D7206">
      <w:pPr>
        <w:rPr>
          <w:rFonts w:eastAsiaTheme="minorEastAsia"/>
          <w:b/>
          <w:sz w:val="22"/>
          <w:highlight w:val="yellow"/>
          <w:lang w:eastAsia="zh-CN"/>
        </w:rPr>
      </w:pPr>
      <w:r w:rsidRPr="00C25850">
        <w:rPr>
          <w:rFonts w:eastAsiaTheme="minorEastAsia" w:hint="eastAsia"/>
          <w:b/>
          <w:sz w:val="22"/>
          <w:highlight w:val="yellow"/>
          <w:lang w:eastAsia="zh-CN"/>
        </w:rPr>
        <w:t>Agreements in RAN4 #9</w:t>
      </w:r>
      <w:r w:rsidR="00826112">
        <w:rPr>
          <w:rFonts w:eastAsiaTheme="minorEastAsia" w:hint="eastAsia"/>
          <w:b/>
          <w:sz w:val="22"/>
          <w:highlight w:val="yellow"/>
          <w:lang w:eastAsia="zh-CN"/>
        </w:rPr>
        <w:t>8</w:t>
      </w:r>
      <w:r w:rsidRPr="00C25850">
        <w:rPr>
          <w:rFonts w:eastAsiaTheme="minorEastAsia" w:hint="eastAsia"/>
          <w:b/>
          <w:sz w:val="22"/>
          <w:highlight w:val="yellow"/>
          <w:lang w:eastAsia="zh-CN"/>
        </w:rPr>
        <w:t>-e</w:t>
      </w:r>
    </w:p>
    <w:p w14:paraId="3EE54A7E" w14:textId="0A14DEEC" w:rsidR="00C25850" w:rsidRPr="00714D9B" w:rsidRDefault="002D7206" w:rsidP="00C24397">
      <w:pPr>
        <w:pStyle w:val="afd"/>
        <w:numPr>
          <w:ilvl w:val="0"/>
          <w:numId w:val="10"/>
        </w:numPr>
        <w:ind w:leftChars="0"/>
        <w:rPr>
          <w:rFonts w:ascii="Times New Roman" w:eastAsiaTheme="minorEastAsia" w:hAnsi="Times New Roman"/>
          <w:highlight w:val="yellow"/>
          <w:lang w:eastAsia="zh-CN"/>
        </w:rPr>
      </w:pPr>
      <w:r w:rsidRPr="00714D9B">
        <w:rPr>
          <w:rFonts w:ascii="Times New Roman" w:eastAsiaTheme="minorEastAsia" w:hAnsi="Times New Roman"/>
          <w:highlight w:val="yellow"/>
          <w:lang w:eastAsia="zh-CN"/>
        </w:rPr>
        <w:t>R4-2</w:t>
      </w:r>
      <w:r w:rsidR="000D26DC" w:rsidRPr="00714D9B">
        <w:rPr>
          <w:rFonts w:ascii="Times New Roman" w:eastAsiaTheme="minorEastAsia" w:hAnsi="Times New Roman" w:hint="eastAsia"/>
          <w:highlight w:val="yellow"/>
          <w:lang w:eastAsia="zh-CN"/>
        </w:rPr>
        <w:t>101125</w:t>
      </w:r>
      <w:r w:rsidRPr="00714D9B">
        <w:rPr>
          <w:rFonts w:ascii="Times New Roman" w:eastAsiaTheme="minorEastAsia" w:hAnsi="Times New Roman"/>
          <w:highlight w:val="yellow"/>
          <w:lang w:eastAsia="zh-CN"/>
        </w:rPr>
        <w:t xml:space="preserve"> </w:t>
      </w:r>
      <w:r w:rsidR="000D26DC" w:rsidRPr="00714D9B">
        <w:rPr>
          <w:rFonts w:ascii="Times New Roman" w:eastAsiaTheme="minorEastAsia" w:hAnsi="Times New Roman"/>
          <w:highlight w:val="yellow"/>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1FB0D8BD" w14:textId="77777777" w:rsidR="00C25850" w:rsidRDefault="00C25850" w:rsidP="00C24397">
      <w:pPr>
        <w:rPr>
          <w:rFonts w:eastAsiaTheme="minorEastAsia"/>
          <w:lang w:eastAsia="zh-CN"/>
        </w:rPr>
      </w:pPr>
    </w:p>
    <w:p w14:paraId="5E778999" w14:textId="77777777" w:rsidR="00C25850" w:rsidRDefault="00C25850" w:rsidP="00C24397">
      <w:pPr>
        <w:rPr>
          <w:rFonts w:eastAsiaTheme="minorEastAsia"/>
          <w:lang w:eastAsia="zh-CN"/>
        </w:rPr>
      </w:pPr>
    </w:p>
    <w:p w14:paraId="2AE6A29A" w14:textId="77777777" w:rsidR="00C25850" w:rsidRDefault="00C25850" w:rsidP="00C24397">
      <w:pPr>
        <w:rPr>
          <w:rFonts w:eastAsiaTheme="minorEastAsia"/>
          <w:lang w:eastAsia="zh-CN"/>
        </w:rPr>
      </w:pPr>
    </w:p>
    <w:p w14:paraId="6CF8B6A0" w14:textId="77777777" w:rsidR="00C25850" w:rsidRDefault="00C25850" w:rsidP="00C24397">
      <w:pPr>
        <w:rPr>
          <w:rFonts w:eastAsiaTheme="minorEastAsia"/>
          <w:lang w:eastAsia="zh-CN"/>
        </w:rPr>
      </w:pPr>
    </w:p>
    <w:p w14:paraId="1C82F94F" w14:textId="77777777" w:rsidR="00C25850" w:rsidRDefault="00C25850" w:rsidP="00C24397">
      <w:pPr>
        <w:rPr>
          <w:rFonts w:eastAsiaTheme="minorEastAsia"/>
          <w:lang w:eastAsia="zh-CN"/>
        </w:rPr>
      </w:pPr>
    </w:p>
    <w:p w14:paraId="67A315CD" w14:textId="77777777" w:rsidR="00C25850" w:rsidRDefault="00C25850" w:rsidP="00C24397">
      <w:pPr>
        <w:rPr>
          <w:rFonts w:eastAsiaTheme="minorEastAsia"/>
          <w:lang w:eastAsia="zh-CN"/>
        </w:rPr>
      </w:pPr>
    </w:p>
    <w:p w14:paraId="76884BF6" w14:textId="77777777" w:rsidR="00C25850" w:rsidRDefault="00C25850" w:rsidP="00C24397">
      <w:pPr>
        <w:rPr>
          <w:rFonts w:eastAsiaTheme="minorEastAsia"/>
          <w:lang w:eastAsia="zh-CN"/>
        </w:rPr>
      </w:pPr>
    </w:p>
    <w:p w14:paraId="65D70B2F" w14:textId="77777777" w:rsidR="00C25850" w:rsidRDefault="00C25850" w:rsidP="00C24397">
      <w:pPr>
        <w:rPr>
          <w:rFonts w:eastAsiaTheme="minorEastAsia"/>
          <w:lang w:eastAsia="zh-CN"/>
        </w:rPr>
      </w:pPr>
    </w:p>
    <w:p w14:paraId="05D4FCCB" w14:textId="77777777" w:rsidR="00C25850" w:rsidRDefault="00C25850" w:rsidP="00C24397">
      <w:pPr>
        <w:rPr>
          <w:rFonts w:eastAsiaTheme="minorEastAsia"/>
          <w:lang w:eastAsia="zh-CN"/>
        </w:rPr>
      </w:pPr>
    </w:p>
    <w:p w14:paraId="56F2AEBE" w14:textId="77777777" w:rsidR="00C25850" w:rsidRDefault="00C25850" w:rsidP="00C24397">
      <w:pPr>
        <w:rPr>
          <w:rFonts w:eastAsiaTheme="minorEastAsia"/>
          <w:lang w:eastAsia="zh-CN"/>
        </w:rPr>
      </w:pPr>
    </w:p>
    <w:p w14:paraId="3726954D" w14:textId="77777777" w:rsidR="00C25850" w:rsidRDefault="00C25850" w:rsidP="00C24397">
      <w:pPr>
        <w:rPr>
          <w:rFonts w:eastAsiaTheme="minorEastAsia"/>
          <w:lang w:eastAsia="zh-CN"/>
        </w:rPr>
      </w:pPr>
    </w:p>
    <w:p w14:paraId="5E3A827D" w14:textId="77777777" w:rsidR="00C25850" w:rsidRDefault="00C25850" w:rsidP="00C24397">
      <w:pPr>
        <w:rPr>
          <w:rFonts w:eastAsiaTheme="minorEastAsia"/>
          <w:lang w:eastAsia="zh-CN"/>
        </w:rPr>
      </w:pPr>
    </w:p>
    <w:p w14:paraId="05ACD53F" w14:textId="77777777" w:rsidR="00C25850" w:rsidRDefault="00C25850" w:rsidP="00C24397">
      <w:pPr>
        <w:rPr>
          <w:rFonts w:eastAsiaTheme="minorEastAsia"/>
          <w:lang w:eastAsia="zh-CN"/>
        </w:rPr>
      </w:pPr>
    </w:p>
    <w:p w14:paraId="64723E04" w14:textId="77777777" w:rsidR="00975C4E" w:rsidRDefault="00975C4E"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39A6400F"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Pr="009556D5">
        <w:rPr>
          <w:rFonts w:eastAsia="宋体" w:hint="eastAsia"/>
          <w:lang w:eastAsia="zh-CN"/>
        </w:rPr>
        <w:t xml:space="preserve">Power class 2 </w:t>
      </w:r>
      <w:r w:rsidRPr="009556D5">
        <w:t>NR Inter-band CA for 2 bands DL with 2 bands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68B2869" w:rsidR="00F97097" w:rsidRPr="00DD278B" w:rsidRDefault="00F97097" w:rsidP="00A768E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38.</w:t>
            </w:r>
            <w:r w:rsidR="00403DCF" w:rsidRPr="00403DCF">
              <w:rPr>
                <w:rFonts w:ascii="Arial" w:hAnsi="Arial" w:cs="Arial"/>
                <w:b/>
                <w:bCs/>
                <w:color w:val="000000"/>
                <w:sz w:val="18"/>
                <w:szCs w:val="18"/>
                <w:highlight w:val="yellow"/>
              </w:rPr>
              <w:t>841</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F97097"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1F7C41" w14:textId="77777777" w:rsidR="00F97097" w:rsidRPr="009556D5" w:rsidRDefault="00F97097" w:rsidP="00C25850">
            <w:pPr>
              <w:pStyle w:val="TAL"/>
              <w:keepNext w:val="0"/>
              <w:widowControl w:val="0"/>
              <w:jc w:val="both"/>
              <w:rPr>
                <w:rFonts w:eastAsia="Malgun Gothic" w:cs="Arial"/>
                <w:kern w:val="2"/>
                <w:sz w:val="16"/>
                <w:szCs w:val="18"/>
                <w:lang w:val="en-US" w:eastAsia="zh-CN"/>
              </w:rPr>
            </w:pPr>
            <w:r w:rsidRPr="009556D5">
              <w:rPr>
                <w:rFonts w:cs="Arial"/>
                <w:kern w:val="2"/>
                <w:sz w:val="16"/>
                <w:szCs w:val="18"/>
                <w:lang w:val="en-US" w:eastAsia="zh-CN"/>
              </w:rPr>
              <w:t xml:space="preserve">Bo Liu, </w:t>
            </w:r>
          </w:p>
          <w:p w14:paraId="49EEA733" w14:textId="77777777" w:rsidR="00F97097" w:rsidRPr="009556D5" w:rsidRDefault="00F97097" w:rsidP="00C25850">
            <w:pPr>
              <w:pStyle w:val="TAL"/>
              <w:keepNext w:val="0"/>
              <w:widowControl w:val="0"/>
              <w:jc w:val="both"/>
              <w:rPr>
                <w:rFonts w:cs="Arial"/>
                <w:sz w:val="16"/>
                <w:szCs w:val="18"/>
                <w:lang w:val="en-US" w:eastAsia="zh-CN"/>
              </w:rPr>
            </w:pPr>
            <w:r w:rsidRPr="009556D5">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p>
          <w:p w14:paraId="53D57CDA" w14:textId="77777777" w:rsidR="00F97097" w:rsidRPr="009556D5" w:rsidRDefault="00F97097" w:rsidP="00C25850">
            <w:pPr>
              <w:keepLines/>
              <w:widowControl w:val="0"/>
              <w:spacing w:after="0"/>
              <w:jc w:val="both"/>
              <w:rPr>
                <w:rFonts w:ascii="Arial" w:hAnsi="Arial" w:cs="Arial"/>
                <w:sz w:val="16"/>
                <w:szCs w:val="18"/>
                <w:lang w:val="en-US" w:eastAsia="zh-CN"/>
              </w:rPr>
            </w:pPr>
            <w:r w:rsidRPr="009556D5">
              <w:rPr>
                <w:rFonts w:ascii="Arial" w:hAnsi="Arial" w:cs="Arial"/>
                <w:sz w:val="16"/>
                <w:szCs w:val="18"/>
                <w:lang w:val="en-US" w:eastAsia="zh-CN"/>
              </w:rPr>
              <w:t>new</w:t>
            </w:r>
          </w:p>
        </w:tc>
        <w:tc>
          <w:tcPr>
            <w:tcW w:w="1134" w:type="dxa"/>
          </w:tcPr>
          <w:p w14:paraId="3B54F814"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00166D08" w14:textId="734C164B" w:rsidR="00F97097" w:rsidRPr="00D876F5" w:rsidRDefault="00F97097" w:rsidP="00C25850">
            <w:pPr>
              <w:pStyle w:val="TAL"/>
              <w:keepNext w:val="0"/>
              <w:widowControl w:val="0"/>
              <w:jc w:val="both"/>
              <w:rPr>
                <w:rFonts w:cs="Arial"/>
                <w:kern w:val="2"/>
                <w:sz w:val="16"/>
                <w:szCs w:val="18"/>
                <w:lang w:val="en-US" w:eastAsia="zh-CN"/>
              </w:rPr>
            </w:pPr>
            <w:r w:rsidRPr="00D876F5">
              <w:rPr>
                <w:rFonts w:cs="Arial" w:hint="eastAsia"/>
                <w:kern w:val="2"/>
                <w:sz w:val="16"/>
                <w:szCs w:val="18"/>
                <w:lang w:val="en-US" w:eastAsia="zh-CN"/>
              </w:rPr>
              <w:t xml:space="preserve">　</w:t>
            </w:r>
          </w:p>
        </w:tc>
      </w:tr>
      <w:tr w:rsidR="00F97097" w:rsidRPr="009556D5" w14:paraId="1882D87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7F5235A"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5836B483" w14:textId="3259E646"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3DE3D635"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689D93BB"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21EE94F5"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146736F7" w14:textId="45BDEB09"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56B4537B"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EF386E6"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3F8B1101"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51818F9" w14:textId="77777777" w:rsidR="00F97097" w:rsidRPr="00D876F5" w:rsidRDefault="00F97097" w:rsidP="00C25850">
            <w:pPr>
              <w:pStyle w:val="TAL"/>
              <w:keepNext w:val="0"/>
              <w:widowControl w:val="0"/>
              <w:jc w:val="both"/>
              <w:rPr>
                <w:rFonts w:cs="Arial"/>
                <w:kern w:val="2"/>
                <w:sz w:val="16"/>
                <w:szCs w:val="18"/>
                <w:lang w:val="en-US" w:eastAsia="zh-CN"/>
              </w:rPr>
            </w:pPr>
          </w:p>
        </w:tc>
      </w:tr>
      <w:tr w:rsidR="00F97097" w:rsidRPr="009556D5" w14:paraId="68F1298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0395D08" w:rsidR="00F97097" w:rsidRPr="0027784B" w:rsidRDefault="00F97097" w:rsidP="00C25850">
            <w:pPr>
              <w:pStyle w:val="TAL"/>
              <w:keepNext w:val="0"/>
              <w:widowControl w:val="0"/>
              <w:jc w:val="both"/>
              <w:rPr>
                <w:rFonts w:eastAsiaTheme="minorEastAsia"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33B2A531"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77825DC"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7516814"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095BA8B5"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4F3B7F91" w14:textId="58D548EE"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3899B7F7"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7C3353D8"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82492DB"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0E22D279" w14:textId="77777777" w:rsidR="00F97097" w:rsidRPr="00D876F5" w:rsidRDefault="00F97097" w:rsidP="00C25850">
            <w:pPr>
              <w:pStyle w:val="TAL"/>
              <w:keepNext w:val="0"/>
              <w:widowControl w:val="0"/>
              <w:jc w:val="both"/>
              <w:rPr>
                <w:rFonts w:cs="Arial"/>
                <w:kern w:val="2"/>
                <w:sz w:val="16"/>
                <w:szCs w:val="18"/>
                <w:lang w:val="en-US" w:eastAsia="zh-CN"/>
              </w:rPr>
            </w:pPr>
          </w:p>
        </w:tc>
      </w:tr>
      <w:tr w:rsidR="00F97097" w:rsidRPr="009556D5" w14:paraId="32171A91"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5912841B"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35D43E8C" w14:textId="3662EC88"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0C18E664"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324B3AA8"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3E42D394"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713BF70C" w14:textId="1C63DDDB"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24818012"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171AFDFF"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018ECFBF"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EC47706" w14:textId="77777777" w:rsidR="00F97097" w:rsidRPr="00D876F5" w:rsidRDefault="00F97097" w:rsidP="00C25850">
            <w:pPr>
              <w:pStyle w:val="TAL"/>
              <w:keepNext w:val="0"/>
              <w:widowControl w:val="0"/>
              <w:jc w:val="both"/>
              <w:rPr>
                <w:rFonts w:cs="Arial"/>
                <w:kern w:val="2"/>
                <w:sz w:val="16"/>
                <w:szCs w:val="18"/>
                <w:lang w:val="en-US" w:eastAsia="zh-CN"/>
              </w:rPr>
            </w:pPr>
          </w:p>
        </w:tc>
      </w:tr>
      <w:tr w:rsidR="00DD278B" w:rsidRPr="009556D5" w14:paraId="1A45EAFA"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0B161EF1"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791D135" w14:textId="6AADCA3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2833381C"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57C5216A" w:rsidR="00DD278B" w:rsidRPr="00B96EF7" w:rsidRDefault="00DD278B" w:rsidP="00C25850">
            <w:pPr>
              <w:keepLines/>
              <w:widowControl w:val="0"/>
              <w:spacing w:after="0"/>
              <w:jc w:val="both"/>
              <w:rPr>
                <w:rFonts w:ascii="Arial" w:eastAsiaTheme="minorEastAsia"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507692D9" w14:textId="2ADE171E" w:rsidR="00DD278B" w:rsidRPr="00B96EF7" w:rsidRDefault="00DD278B" w:rsidP="00DD278B">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4061E882" w14:textId="77777777" w:rsidR="00DD278B" w:rsidRDefault="00DD278B" w:rsidP="00C25850">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-2015056</w:t>
            </w:r>
          </w:p>
          <w:p w14:paraId="7C4C10C9" w14:textId="30B5B9C9" w:rsidR="004A55C2" w:rsidRPr="004A55C2" w:rsidRDefault="004A55C2" w:rsidP="00C25850">
            <w:pPr>
              <w:pStyle w:val="TAL"/>
              <w:keepNext w:val="0"/>
              <w:widowControl w:val="0"/>
              <w:jc w:val="both"/>
              <w:rPr>
                <w:rFonts w:eastAsiaTheme="minorEastAsia"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0D2CE017" w14:textId="7993AF5D" w:rsidR="00DD278B" w:rsidRPr="00B96EF7" w:rsidRDefault="00DD278B" w:rsidP="00B96EF7">
            <w:pPr>
              <w:pStyle w:val="TAL"/>
              <w:keepNext w:val="0"/>
              <w:widowControl w:val="0"/>
              <w:jc w:val="both"/>
              <w:rPr>
                <w:rFonts w:eastAsiaTheme="minorEastAsia"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sidR="00B96EF7">
              <w:rPr>
                <w:rFonts w:eastAsiaTheme="minorEastAsia" w:cs="Arial" w:hint="eastAsia"/>
                <w:kern w:val="2"/>
                <w:sz w:val="16"/>
                <w:szCs w:val="18"/>
                <w:highlight w:val="yellow"/>
                <w:lang w:val="en-US" w:eastAsia="zh-CN"/>
              </w:rPr>
              <w:t>June</w:t>
            </w:r>
          </w:p>
        </w:tc>
        <w:tc>
          <w:tcPr>
            <w:tcW w:w="709" w:type="dxa"/>
            <w:vAlign w:val="center"/>
          </w:tcPr>
          <w:p w14:paraId="0D9D8995" w14:textId="2F65FCD7"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6FB3C795" w14:textId="14F6E05A"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5EFC90A5" w14:textId="09F28DAC"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F97097" w:rsidRPr="009556D5" w14:paraId="4BA542E0"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1DA47AA6"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7015B39A" w14:textId="4A01EAE0"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469C7289"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7AE2BF78" w:rsidR="00F97097" w:rsidRPr="00B96EF7" w:rsidRDefault="00F97097" w:rsidP="00C25850">
            <w:pPr>
              <w:keepLines/>
              <w:widowControl w:val="0"/>
              <w:spacing w:after="0"/>
              <w:jc w:val="both"/>
              <w:rPr>
                <w:rFonts w:ascii="Arial" w:eastAsia="Malgun Gothic" w:hAnsi="Arial" w:cs="Arial"/>
                <w:kern w:val="2"/>
                <w:sz w:val="16"/>
                <w:szCs w:val="18"/>
                <w:lang w:val="en-US" w:eastAsia="zh-CN"/>
              </w:rPr>
            </w:pPr>
            <w:r w:rsidRPr="00B96EF7">
              <w:rPr>
                <w:rFonts w:ascii="Arial" w:hAnsi="Arial" w:cs="Arial" w:hint="eastAsia"/>
                <w:kern w:val="2"/>
                <w:sz w:val="16"/>
                <w:szCs w:val="18"/>
                <w:lang w:val="en-US" w:eastAsia="zh-CN"/>
              </w:rPr>
              <w:t>new</w:t>
            </w:r>
          </w:p>
        </w:tc>
        <w:tc>
          <w:tcPr>
            <w:tcW w:w="1134" w:type="dxa"/>
          </w:tcPr>
          <w:p w14:paraId="5DE2645A" w14:textId="77777777" w:rsidR="00F97097" w:rsidRPr="00B96EF7"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3F81026E" w14:textId="6FEC78C7" w:rsidR="00F97097" w:rsidRPr="00B96EF7" w:rsidRDefault="00F97097" w:rsidP="00C25850">
            <w:pPr>
              <w:pStyle w:val="TAL"/>
              <w:keepNext w:val="0"/>
              <w:widowControl w:val="0"/>
              <w:jc w:val="both"/>
              <w:rPr>
                <w:rFonts w:cs="Arial"/>
                <w:kern w:val="2"/>
                <w:sz w:val="16"/>
                <w:szCs w:val="18"/>
                <w:lang w:val="en-US" w:eastAsia="zh-CN"/>
              </w:rPr>
            </w:pPr>
          </w:p>
        </w:tc>
        <w:tc>
          <w:tcPr>
            <w:tcW w:w="992" w:type="dxa"/>
            <w:vAlign w:val="center"/>
          </w:tcPr>
          <w:p w14:paraId="534719EA" w14:textId="77777777" w:rsidR="00F97097" w:rsidRPr="00C92A9B" w:rsidRDefault="00F97097" w:rsidP="00C25850">
            <w:pPr>
              <w:pStyle w:val="TAL"/>
              <w:keepNext w:val="0"/>
              <w:widowControl w:val="0"/>
              <w:jc w:val="both"/>
              <w:rPr>
                <w:rFonts w:cs="Arial"/>
                <w:kern w:val="2"/>
                <w:sz w:val="16"/>
                <w:szCs w:val="18"/>
                <w:lang w:val="en-US" w:eastAsia="zh-CN"/>
              </w:rPr>
            </w:pPr>
          </w:p>
        </w:tc>
        <w:tc>
          <w:tcPr>
            <w:tcW w:w="709" w:type="dxa"/>
            <w:vAlign w:val="center"/>
          </w:tcPr>
          <w:p w14:paraId="69BA0BAF" w14:textId="2A7A2C8F" w:rsidR="00F97097" w:rsidRPr="00B96EF7" w:rsidRDefault="00F97097" w:rsidP="00C25850">
            <w:pPr>
              <w:pStyle w:val="TAL"/>
              <w:keepNext w:val="0"/>
              <w:widowControl w:val="0"/>
              <w:jc w:val="both"/>
              <w:rPr>
                <w:rFonts w:cs="Arial"/>
                <w:kern w:val="2"/>
                <w:sz w:val="16"/>
                <w:szCs w:val="18"/>
                <w:lang w:val="en-US" w:eastAsia="zh-CN"/>
              </w:rPr>
            </w:pPr>
          </w:p>
        </w:tc>
        <w:tc>
          <w:tcPr>
            <w:tcW w:w="709" w:type="dxa"/>
            <w:vAlign w:val="center"/>
          </w:tcPr>
          <w:p w14:paraId="215F2513" w14:textId="63BB7B68" w:rsidR="00F97097" w:rsidRPr="00B96EF7"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A1DFDFA" w14:textId="77777777" w:rsidR="00F97097" w:rsidRPr="00D876F5" w:rsidRDefault="00F97097"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30872D25" w14:textId="77777777" w:rsidTr="007A309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67D8464B"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2D74E276" w14:textId="6F0D9411"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76F654CC"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506881F3" w:rsidR="00DD278B" w:rsidRPr="00B96EF7" w:rsidRDefault="00DD278B" w:rsidP="00C25850">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526FE26D" w14:textId="1EE551FC"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46A5332E" w14:textId="77777777" w:rsidR="00DD278B" w:rsidRDefault="00DD278B" w:rsidP="00C25850">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-2015054</w:t>
            </w:r>
          </w:p>
          <w:p w14:paraId="4756CA0E" w14:textId="49B93F4B" w:rsidR="004A55C2" w:rsidRPr="004A55C2" w:rsidRDefault="004A55C2" w:rsidP="00C25850">
            <w:pPr>
              <w:pStyle w:val="TAL"/>
              <w:keepNext w:val="0"/>
              <w:widowControl w:val="0"/>
              <w:jc w:val="both"/>
              <w:rPr>
                <w:rFonts w:eastAsiaTheme="minorEastAsia"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6792645C" w14:textId="33516241"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sidR="00B96EF7">
              <w:rPr>
                <w:rFonts w:eastAsiaTheme="minorEastAsia" w:cs="Arial" w:hint="eastAsia"/>
                <w:kern w:val="2"/>
                <w:sz w:val="16"/>
                <w:szCs w:val="18"/>
                <w:highlight w:val="yellow"/>
                <w:lang w:val="en-US" w:eastAsia="zh-CN"/>
              </w:rPr>
              <w:t>June</w:t>
            </w:r>
          </w:p>
        </w:tc>
        <w:tc>
          <w:tcPr>
            <w:tcW w:w="709" w:type="dxa"/>
            <w:vAlign w:val="center"/>
          </w:tcPr>
          <w:p w14:paraId="7620FF20" w14:textId="55A9064C"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6AE8696E" w14:textId="50637424"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71219612"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5C9027B8" w14:textId="77777777" w:rsidTr="00820C26">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5E2AADA8"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578A65D2" w14:textId="2654F15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3BB018D"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57980832" w:rsidR="00DD278B" w:rsidRPr="00B96EF7" w:rsidRDefault="00DD278B" w:rsidP="00C25850">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3A2DAD54" w14:textId="38CAEF9D"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62BDFE81" w14:textId="77777777" w:rsidR="00DD278B" w:rsidRDefault="00DD278B" w:rsidP="00C25850">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-2015055</w:t>
            </w:r>
          </w:p>
          <w:p w14:paraId="6EA91C88" w14:textId="19FCC9FF" w:rsidR="004A55C2" w:rsidRPr="004A55C2" w:rsidRDefault="004A55C2" w:rsidP="00C25850">
            <w:pPr>
              <w:pStyle w:val="TAL"/>
              <w:keepNext w:val="0"/>
              <w:widowControl w:val="0"/>
              <w:jc w:val="both"/>
              <w:rPr>
                <w:rFonts w:eastAsiaTheme="minorEastAsia"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68B888D0" w14:textId="4776696C"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sidR="00B96EF7">
              <w:rPr>
                <w:rFonts w:eastAsiaTheme="minorEastAsia" w:cs="Arial" w:hint="eastAsia"/>
                <w:kern w:val="2"/>
                <w:sz w:val="16"/>
                <w:szCs w:val="18"/>
                <w:highlight w:val="yellow"/>
                <w:lang w:val="en-US" w:eastAsia="zh-CN"/>
              </w:rPr>
              <w:t>June</w:t>
            </w:r>
          </w:p>
        </w:tc>
        <w:tc>
          <w:tcPr>
            <w:tcW w:w="709" w:type="dxa"/>
            <w:vAlign w:val="center"/>
          </w:tcPr>
          <w:p w14:paraId="0A6573B3" w14:textId="55CF339E"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71144F39" w14:textId="08FC0866"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33303C90"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5DFDD233"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6D75D1BB"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5BFBDFA7"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7273DBC8" w:rsidR="00DD278B" w:rsidRPr="00B96EF7" w:rsidRDefault="00DD278B" w:rsidP="00C25850">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313254E4" w14:textId="79518704"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5E34C5EF" w14:textId="055F39A0"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R4-2016855</w:t>
            </w:r>
          </w:p>
        </w:tc>
        <w:tc>
          <w:tcPr>
            <w:tcW w:w="992" w:type="dxa"/>
            <w:vAlign w:val="center"/>
          </w:tcPr>
          <w:p w14:paraId="299A48C7" w14:textId="20D17333"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sidR="00B96EF7">
              <w:rPr>
                <w:rFonts w:eastAsiaTheme="minorEastAsia" w:cs="Arial" w:hint="eastAsia"/>
                <w:kern w:val="2"/>
                <w:sz w:val="16"/>
                <w:szCs w:val="18"/>
                <w:highlight w:val="yellow"/>
                <w:lang w:val="en-US" w:eastAsia="zh-CN"/>
              </w:rPr>
              <w:t>June</w:t>
            </w:r>
          </w:p>
        </w:tc>
        <w:tc>
          <w:tcPr>
            <w:tcW w:w="709" w:type="dxa"/>
            <w:vAlign w:val="center"/>
          </w:tcPr>
          <w:p w14:paraId="1EE6C3CD" w14:textId="64778CC6"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15F24A38" w14:textId="59607027" w:rsidR="00DD278B" w:rsidRPr="00B96EF7" w:rsidRDefault="00DD278B" w:rsidP="00C25850">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0B160968"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7202D344"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E5B3296" w14:textId="27C39EA8"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3BB09B2E" w14:textId="16AA487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013E02C4" w14:textId="1DAA778A"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2FCBE84" w14:textId="2FB8A41A" w:rsidR="00DD278B" w:rsidRPr="009556D5" w:rsidRDefault="00DD278B" w:rsidP="00C25850">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7BFF7CB"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4343959F" w14:textId="72EF7748"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12CFC0F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472A932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475C2DB0"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36518FB5"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78378673"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5852E6" w14:textId="597C5169"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47711879" w14:textId="114C0C6D"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58C4A868" w14:textId="2D857EED"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Vinay Shrivastava, Reliance Jio</w:t>
            </w:r>
          </w:p>
        </w:tc>
        <w:tc>
          <w:tcPr>
            <w:tcW w:w="948" w:type="dxa"/>
            <w:tcBorders>
              <w:top w:val="single" w:sz="4" w:space="0" w:color="auto"/>
              <w:left w:val="single" w:sz="4" w:space="0" w:color="auto"/>
              <w:bottom w:val="single" w:sz="4" w:space="0" w:color="auto"/>
              <w:right w:val="single" w:sz="4" w:space="0" w:color="auto"/>
            </w:tcBorders>
            <w:vAlign w:val="center"/>
          </w:tcPr>
          <w:p w14:paraId="0B7D7E71" w14:textId="75630EF4" w:rsidR="00DD278B" w:rsidRPr="009556D5" w:rsidRDefault="00DD278B" w:rsidP="00C25850">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368CFE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0A507FC5" w14:textId="4A922380"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4D424C2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03707F17"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0DC83FB1"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564034D4" w14:textId="77777777" w:rsidR="00DD278B" w:rsidRPr="00D876F5" w:rsidRDefault="00DD278B" w:rsidP="00C25850">
            <w:pPr>
              <w:pStyle w:val="TAL"/>
              <w:keepNext w:val="0"/>
              <w:widowControl w:val="0"/>
              <w:jc w:val="both"/>
              <w:rPr>
                <w:rFonts w:cs="Arial"/>
                <w:kern w:val="2"/>
                <w:sz w:val="16"/>
                <w:szCs w:val="18"/>
                <w:lang w:val="en-US" w:eastAsia="zh-CN"/>
              </w:rPr>
            </w:pPr>
          </w:p>
        </w:tc>
      </w:tr>
      <w:tr w:rsidR="000F024C" w:rsidRPr="009556D5" w14:paraId="22269A5B" w14:textId="77777777" w:rsidTr="00714D9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232B9E" w14:textId="18CE7200"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224D0904" w14:textId="42F829FD"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005FB646" w14:textId="456FAD65" w:rsidR="000F024C" w:rsidRPr="009556D5" w:rsidRDefault="00B53D1F" w:rsidP="00C25850">
            <w:pPr>
              <w:pStyle w:val="TAL"/>
              <w:keepNext w:val="0"/>
              <w:widowControl w:val="0"/>
              <w:jc w:val="both"/>
              <w:rPr>
                <w:rFonts w:cs="Arial"/>
                <w:kern w:val="2"/>
                <w:sz w:val="16"/>
                <w:szCs w:val="18"/>
                <w:lang w:val="en-US" w:eastAsia="zh-CN"/>
              </w:rPr>
            </w:pPr>
            <w:hyperlink r:id="rId9" w:history="1">
              <w:r w:rsidR="000F024C" w:rsidRPr="00987F78">
                <w:rPr>
                  <w:szCs w:val="18"/>
                  <w:lang w:val="en-US" w:eastAsia="zh-CN"/>
                </w:rPr>
                <w:t>Zheng</w:t>
              </w:r>
            </w:hyperlink>
            <w:r w:rsidR="000F024C"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2E04A68" w14:textId="70D3AF0A" w:rsidR="000F024C" w:rsidRPr="008F3DA2" w:rsidRDefault="000F024C"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60086D04" w14:textId="41D87B51" w:rsidR="000F024C" w:rsidRPr="008F3DA2" w:rsidRDefault="000F024C" w:rsidP="00714D9B">
            <w:pPr>
              <w:pStyle w:val="TAL"/>
              <w:keepNext w:val="0"/>
              <w:widowControl w:val="0"/>
              <w:jc w:val="both"/>
              <w:rPr>
                <w:rFonts w:eastAsiaTheme="minorEastAsia"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219373B7" w14:textId="4C758968"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R4-2103169</w:t>
            </w:r>
          </w:p>
        </w:tc>
        <w:tc>
          <w:tcPr>
            <w:tcW w:w="992" w:type="dxa"/>
            <w:vAlign w:val="center"/>
          </w:tcPr>
          <w:p w14:paraId="30CB05FA" w14:textId="5DC7A44B" w:rsidR="000F024C" w:rsidRPr="00D876F5" w:rsidRDefault="000F024C"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77B12122" w14:textId="4EF6C9A8"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615102F8" w14:textId="6CA307E6"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7BEBDA67" w14:textId="77777777" w:rsidR="000F024C" w:rsidRPr="00D876F5" w:rsidRDefault="000F024C" w:rsidP="00C25850">
            <w:pPr>
              <w:pStyle w:val="TAL"/>
              <w:keepNext w:val="0"/>
              <w:widowControl w:val="0"/>
              <w:jc w:val="both"/>
              <w:rPr>
                <w:rFonts w:cs="Arial"/>
                <w:kern w:val="2"/>
                <w:sz w:val="16"/>
                <w:szCs w:val="18"/>
                <w:lang w:val="en-US" w:eastAsia="zh-CN"/>
              </w:rPr>
            </w:pPr>
          </w:p>
        </w:tc>
      </w:tr>
      <w:tr w:rsidR="00B8782A" w:rsidRPr="009556D5" w14:paraId="4A21E952" w14:textId="77777777" w:rsidTr="000324B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799FD3" w14:textId="685BD767"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35F53F77" w14:textId="266370D9"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tcPr>
          <w:p w14:paraId="1C907B98" w14:textId="4FECF3EC" w:rsidR="00B8782A" w:rsidRPr="009556D5" w:rsidRDefault="00B53D1F" w:rsidP="00C25850">
            <w:pPr>
              <w:pStyle w:val="TAL"/>
              <w:keepNext w:val="0"/>
              <w:widowControl w:val="0"/>
              <w:jc w:val="both"/>
              <w:rPr>
                <w:rFonts w:cs="Arial"/>
                <w:kern w:val="2"/>
                <w:sz w:val="16"/>
                <w:szCs w:val="18"/>
                <w:lang w:val="en-US" w:eastAsia="zh-CN"/>
              </w:rPr>
            </w:pPr>
            <w:hyperlink r:id="rId10" w:history="1">
              <w:r w:rsidR="00B8782A" w:rsidRPr="00987F78">
                <w:rPr>
                  <w:szCs w:val="18"/>
                  <w:lang w:val="en-US" w:eastAsia="zh-CN"/>
                </w:rPr>
                <w:t>Zheng</w:t>
              </w:r>
            </w:hyperlink>
            <w:r w:rsidR="00B8782A"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6DE23502" w14:textId="67CB744A" w:rsidR="00B8782A" w:rsidRPr="008F3DA2" w:rsidRDefault="00B8782A"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650E7245" w14:textId="0339334C"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1A186FCF" w14:textId="44719A1D"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R4-2103169</w:t>
            </w:r>
          </w:p>
        </w:tc>
        <w:tc>
          <w:tcPr>
            <w:tcW w:w="992" w:type="dxa"/>
            <w:vAlign w:val="center"/>
          </w:tcPr>
          <w:p w14:paraId="36862933" w14:textId="55322A85" w:rsidR="00B8782A" w:rsidRPr="00D876F5" w:rsidRDefault="00B8782A"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53E74A90" w14:textId="009614F3"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6B2469A0" w14:textId="18AE5F95"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6EF50DDE" w14:textId="77777777" w:rsidR="00B8782A" w:rsidRPr="00D876F5" w:rsidRDefault="00B8782A" w:rsidP="00C25850">
            <w:pPr>
              <w:pStyle w:val="TAL"/>
              <w:keepNext w:val="0"/>
              <w:widowControl w:val="0"/>
              <w:jc w:val="both"/>
              <w:rPr>
                <w:rFonts w:cs="Arial"/>
                <w:kern w:val="2"/>
                <w:sz w:val="16"/>
                <w:szCs w:val="18"/>
                <w:lang w:val="en-US" w:eastAsia="zh-CN"/>
              </w:rPr>
            </w:pPr>
          </w:p>
        </w:tc>
      </w:tr>
      <w:tr w:rsidR="000F024C" w:rsidRPr="009556D5" w14:paraId="74623C59" w14:textId="77777777" w:rsidTr="006611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E0E00B" w14:textId="50567C53"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3BFFE1EF" w14:textId="20EC62F5"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628B62CB" w14:textId="279D0C93" w:rsidR="000F024C" w:rsidRPr="009556D5" w:rsidRDefault="00B53D1F" w:rsidP="00C25850">
            <w:pPr>
              <w:pStyle w:val="TAL"/>
              <w:keepNext w:val="0"/>
              <w:widowControl w:val="0"/>
              <w:jc w:val="both"/>
              <w:rPr>
                <w:rFonts w:cs="Arial"/>
                <w:kern w:val="2"/>
                <w:sz w:val="16"/>
                <w:szCs w:val="18"/>
                <w:lang w:val="en-US" w:eastAsia="zh-CN"/>
              </w:rPr>
            </w:pPr>
            <w:hyperlink r:id="rId11" w:history="1">
              <w:r w:rsidR="000F024C" w:rsidRPr="00987F78">
                <w:rPr>
                  <w:szCs w:val="18"/>
                  <w:lang w:val="en-US" w:eastAsia="zh-CN"/>
                </w:rPr>
                <w:t>Zheng</w:t>
              </w:r>
            </w:hyperlink>
            <w:r w:rsidR="000F024C"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859DED7" w14:textId="0270D2FF" w:rsidR="000F024C" w:rsidRPr="008F3DA2" w:rsidRDefault="000F024C"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79A149E0" w14:textId="66F28B72"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4AC69075" w14:textId="44B18466" w:rsidR="000F024C" w:rsidRPr="008F3DA2" w:rsidRDefault="000F024C" w:rsidP="00714D9B">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R4-2103170</w:t>
            </w:r>
          </w:p>
        </w:tc>
        <w:tc>
          <w:tcPr>
            <w:tcW w:w="992" w:type="dxa"/>
            <w:vAlign w:val="center"/>
          </w:tcPr>
          <w:p w14:paraId="3EA0B4BE" w14:textId="63B82C9D" w:rsidR="000F024C" w:rsidRPr="00D876F5" w:rsidRDefault="000F024C"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3642A781" w14:textId="2B947035"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3620C878" w14:textId="78A16DAD"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22B77DCF" w14:textId="77777777" w:rsidR="000F024C" w:rsidRPr="00D876F5" w:rsidRDefault="000F024C" w:rsidP="00C25850">
            <w:pPr>
              <w:pStyle w:val="TAL"/>
              <w:keepNext w:val="0"/>
              <w:widowControl w:val="0"/>
              <w:jc w:val="both"/>
              <w:rPr>
                <w:rFonts w:cs="Arial"/>
                <w:kern w:val="2"/>
                <w:sz w:val="16"/>
                <w:szCs w:val="18"/>
                <w:lang w:val="en-US" w:eastAsia="zh-CN"/>
              </w:rPr>
            </w:pPr>
          </w:p>
        </w:tc>
      </w:tr>
      <w:tr w:rsidR="00B8782A" w:rsidRPr="009556D5" w14:paraId="2017719F" w14:textId="77777777" w:rsidTr="006D50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09C4E7" w14:textId="4EF82663"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0CD3B31A" w14:textId="20E58CA4"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308AB67A" w14:textId="21513FE7" w:rsidR="00B8782A" w:rsidRPr="009556D5" w:rsidRDefault="00B53D1F" w:rsidP="00C25850">
            <w:pPr>
              <w:pStyle w:val="TAL"/>
              <w:keepNext w:val="0"/>
              <w:widowControl w:val="0"/>
              <w:jc w:val="both"/>
              <w:rPr>
                <w:rFonts w:cs="Arial"/>
                <w:kern w:val="2"/>
                <w:sz w:val="16"/>
                <w:szCs w:val="18"/>
                <w:lang w:val="en-US" w:eastAsia="zh-CN"/>
              </w:rPr>
            </w:pPr>
            <w:hyperlink r:id="rId12" w:history="1">
              <w:r w:rsidR="00B8782A" w:rsidRPr="00987F78">
                <w:rPr>
                  <w:szCs w:val="18"/>
                  <w:lang w:val="en-US" w:eastAsia="zh-CN"/>
                </w:rPr>
                <w:t>Zheng</w:t>
              </w:r>
            </w:hyperlink>
            <w:r w:rsidR="00B8782A"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4872B7A" w14:textId="7B8E986B" w:rsidR="00B8782A" w:rsidRPr="008F3DA2" w:rsidRDefault="00B8782A"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6ACDE388" w14:textId="287A293F"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609BDA42" w14:textId="718D30C6"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R4-2103170</w:t>
            </w:r>
          </w:p>
        </w:tc>
        <w:tc>
          <w:tcPr>
            <w:tcW w:w="992" w:type="dxa"/>
            <w:vAlign w:val="center"/>
          </w:tcPr>
          <w:p w14:paraId="5611083E" w14:textId="5095026E" w:rsidR="00B8782A" w:rsidRPr="00D876F5" w:rsidRDefault="00B8782A"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66760C6F" w14:textId="7F8B2261"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59C7FD54" w14:textId="17B2DD13"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684E54C8" w14:textId="77777777" w:rsidR="00B8782A" w:rsidRPr="00D876F5" w:rsidRDefault="00B8782A" w:rsidP="00C25850">
            <w:pPr>
              <w:pStyle w:val="TAL"/>
              <w:keepNext w:val="0"/>
              <w:widowControl w:val="0"/>
              <w:jc w:val="both"/>
              <w:rPr>
                <w:rFonts w:cs="Arial"/>
                <w:kern w:val="2"/>
                <w:sz w:val="16"/>
                <w:szCs w:val="18"/>
                <w:lang w:val="en-US" w:eastAsia="zh-CN"/>
              </w:rPr>
            </w:pPr>
          </w:p>
        </w:tc>
      </w:tr>
      <w:tr w:rsidR="000F024C" w:rsidRPr="009556D5" w14:paraId="1D16BF35" w14:textId="77777777" w:rsidTr="00914969">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0542E26" w14:textId="450D4FF8"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vAlign w:val="center"/>
          </w:tcPr>
          <w:p w14:paraId="787B4D8E" w14:textId="2AC1A8C6" w:rsidR="000F024C" w:rsidRPr="009556D5" w:rsidRDefault="000F024C"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tcPr>
          <w:p w14:paraId="2D5B340D" w14:textId="627478F0" w:rsidR="000F024C" w:rsidRPr="009556D5" w:rsidRDefault="00B53D1F" w:rsidP="00C25850">
            <w:pPr>
              <w:pStyle w:val="TAL"/>
              <w:keepNext w:val="0"/>
              <w:widowControl w:val="0"/>
              <w:jc w:val="both"/>
              <w:rPr>
                <w:rFonts w:cs="Arial"/>
                <w:kern w:val="2"/>
                <w:sz w:val="16"/>
                <w:szCs w:val="18"/>
                <w:lang w:val="en-US" w:eastAsia="zh-CN"/>
              </w:rPr>
            </w:pPr>
            <w:hyperlink r:id="rId13" w:history="1">
              <w:r w:rsidR="000F024C" w:rsidRPr="00987F78">
                <w:rPr>
                  <w:szCs w:val="18"/>
                  <w:lang w:val="en-US" w:eastAsia="zh-CN"/>
                </w:rPr>
                <w:t>Zheng</w:t>
              </w:r>
            </w:hyperlink>
            <w:r w:rsidR="000F024C"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EE8AD1E" w14:textId="70C558DE" w:rsidR="000F024C" w:rsidRPr="008F3DA2" w:rsidRDefault="000F024C"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227B9AC5" w14:textId="7751B057"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5F461BEF" w14:textId="0ADD8107" w:rsidR="000F024C" w:rsidRPr="008F3DA2" w:rsidRDefault="000F024C" w:rsidP="00714D9B">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R4-2103171</w:t>
            </w:r>
          </w:p>
        </w:tc>
        <w:tc>
          <w:tcPr>
            <w:tcW w:w="992" w:type="dxa"/>
            <w:vAlign w:val="center"/>
          </w:tcPr>
          <w:p w14:paraId="1FAA76F8" w14:textId="475C122C" w:rsidR="000F024C" w:rsidRPr="00D876F5" w:rsidRDefault="000F024C"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69A2C515" w14:textId="32320950"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246FB14A" w14:textId="449C080C" w:rsidR="000F024C" w:rsidRPr="008F3DA2" w:rsidRDefault="000F024C"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6BF1249E" w14:textId="77777777" w:rsidR="000F024C" w:rsidRPr="00D876F5" w:rsidRDefault="000F024C" w:rsidP="00C25850">
            <w:pPr>
              <w:pStyle w:val="TAL"/>
              <w:keepNext w:val="0"/>
              <w:widowControl w:val="0"/>
              <w:jc w:val="both"/>
              <w:rPr>
                <w:rFonts w:cs="Arial"/>
                <w:kern w:val="2"/>
                <w:sz w:val="16"/>
                <w:szCs w:val="18"/>
                <w:lang w:val="en-US" w:eastAsia="zh-CN"/>
              </w:rPr>
            </w:pPr>
          </w:p>
        </w:tc>
      </w:tr>
      <w:tr w:rsidR="00B8782A" w:rsidRPr="009556D5" w14:paraId="2CBC1F09" w14:textId="77777777" w:rsidTr="00072E2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B972BBF" w14:textId="29507431"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11760F50" w14:textId="0E864FF3" w:rsidR="00B8782A" w:rsidRPr="009556D5" w:rsidRDefault="00B8782A"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w:t>
            </w:r>
          </w:p>
        </w:tc>
        <w:tc>
          <w:tcPr>
            <w:tcW w:w="1215" w:type="dxa"/>
            <w:tcBorders>
              <w:top w:val="single" w:sz="4" w:space="0" w:color="auto"/>
              <w:left w:val="single" w:sz="4" w:space="0" w:color="auto"/>
              <w:bottom w:val="single" w:sz="4" w:space="0" w:color="auto"/>
              <w:right w:val="single" w:sz="4" w:space="0" w:color="auto"/>
            </w:tcBorders>
          </w:tcPr>
          <w:p w14:paraId="79362A21" w14:textId="51B5D014" w:rsidR="00B8782A" w:rsidRPr="009556D5" w:rsidRDefault="00B53D1F" w:rsidP="00C25850">
            <w:pPr>
              <w:pStyle w:val="TAL"/>
              <w:keepNext w:val="0"/>
              <w:widowControl w:val="0"/>
              <w:jc w:val="both"/>
              <w:rPr>
                <w:rFonts w:cs="Arial"/>
                <w:kern w:val="2"/>
                <w:sz w:val="16"/>
                <w:szCs w:val="18"/>
                <w:lang w:val="en-US" w:eastAsia="zh-CN"/>
              </w:rPr>
            </w:pPr>
            <w:hyperlink r:id="rId14" w:history="1">
              <w:r w:rsidR="00B8782A" w:rsidRPr="00987F78">
                <w:rPr>
                  <w:szCs w:val="18"/>
                  <w:lang w:val="en-US" w:eastAsia="zh-CN"/>
                </w:rPr>
                <w:t>Zheng</w:t>
              </w:r>
            </w:hyperlink>
            <w:r w:rsidR="00B8782A"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2DFB2B6D" w14:textId="17D19E37" w:rsidR="00B8782A" w:rsidRPr="008F3DA2" w:rsidRDefault="00B8782A" w:rsidP="00C25850">
            <w:pPr>
              <w:keepLines/>
              <w:widowControl w:val="0"/>
              <w:spacing w:after="0"/>
              <w:jc w:val="both"/>
              <w:rPr>
                <w:rFonts w:ascii="Arial" w:hAnsi="Arial" w:cs="Arial"/>
                <w:kern w:val="2"/>
                <w:sz w:val="16"/>
                <w:szCs w:val="18"/>
                <w:highlight w:val="yellow"/>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7B3C6CC3" w14:textId="5FAF63E5"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17BDBC9B" w14:textId="66981FB5"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eastAsiaTheme="minorEastAsia" w:cs="Arial" w:hint="eastAsia"/>
                <w:kern w:val="2"/>
                <w:sz w:val="16"/>
                <w:szCs w:val="18"/>
                <w:highlight w:val="yellow"/>
                <w:lang w:val="en-US" w:eastAsia="zh-CN"/>
              </w:rPr>
              <w:t>R4-2103171</w:t>
            </w:r>
          </w:p>
        </w:tc>
        <w:tc>
          <w:tcPr>
            <w:tcW w:w="992" w:type="dxa"/>
            <w:vAlign w:val="center"/>
          </w:tcPr>
          <w:p w14:paraId="64F94F23" w14:textId="75054296" w:rsidR="00B8782A" w:rsidRPr="00D876F5" w:rsidRDefault="00B8782A" w:rsidP="00C25850">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4B5DE0D5" w14:textId="65D85A8B"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709" w:type="dxa"/>
            <w:vAlign w:val="center"/>
          </w:tcPr>
          <w:p w14:paraId="6B873387" w14:textId="38166F79" w:rsidR="00B8782A" w:rsidRPr="008F3DA2" w:rsidRDefault="00B8782A" w:rsidP="00C25850">
            <w:pPr>
              <w:pStyle w:val="TAL"/>
              <w:keepNext w:val="0"/>
              <w:widowControl w:val="0"/>
              <w:jc w:val="both"/>
              <w:rPr>
                <w:rFonts w:cs="Arial"/>
                <w:kern w:val="2"/>
                <w:sz w:val="16"/>
                <w:szCs w:val="18"/>
                <w:highlight w:val="yellow"/>
                <w:lang w:val="en-US" w:eastAsia="zh-CN"/>
              </w:rPr>
            </w:pPr>
            <w:r w:rsidRPr="008F3DA2">
              <w:rPr>
                <w:rFonts w:cs="Arial" w:hint="eastAsia"/>
                <w:kern w:val="2"/>
                <w:sz w:val="16"/>
                <w:szCs w:val="18"/>
                <w:highlight w:val="yellow"/>
                <w:lang w:val="en-US" w:eastAsia="zh-CN"/>
              </w:rPr>
              <w:t>Yes</w:t>
            </w:r>
          </w:p>
        </w:tc>
        <w:tc>
          <w:tcPr>
            <w:tcW w:w="1301" w:type="dxa"/>
            <w:vAlign w:val="center"/>
          </w:tcPr>
          <w:p w14:paraId="3CD0AE51" w14:textId="77777777" w:rsidR="00B8782A" w:rsidRPr="00D876F5" w:rsidRDefault="00B8782A" w:rsidP="00C25850">
            <w:pPr>
              <w:pStyle w:val="TAL"/>
              <w:keepNext w:val="0"/>
              <w:widowControl w:val="0"/>
              <w:jc w:val="both"/>
              <w:rPr>
                <w:rFonts w:cs="Arial"/>
                <w:kern w:val="2"/>
                <w:sz w:val="16"/>
                <w:szCs w:val="18"/>
                <w:lang w:val="en-US" w:eastAsia="zh-CN"/>
              </w:rPr>
            </w:pPr>
          </w:p>
        </w:tc>
      </w:tr>
    </w:tbl>
    <w:p w14:paraId="741A35F5" w14:textId="77777777" w:rsidR="002F061A" w:rsidRDefault="002F061A" w:rsidP="002F061A">
      <w:pPr>
        <w:jc w:val="center"/>
        <w:rPr>
          <w:rFonts w:eastAsiaTheme="minorEastAsia"/>
          <w:lang w:eastAsia="zh-CN"/>
        </w:rPr>
      </w:pPr>
    </w:p>
    <w:p w14:paraId="1FA9458E" w14:textId="77777777" w:rsidR="002F061A" w:rsidRDefault="002F061A" w:rsidP="002F061A">
      <w:pPr>
        <w:jc w:val="center"/>
        <w:rPr>
          <w:rFonts w:eastAsiaTheme="minorEastAsia"/>
          <w:lang w:eastAsia="zh-CN"/>
        </w:rPr>
      </w:pPr>
      <w:r>
        <w:t xml:space="preserve">Table 2: </w:t>
      </w:r>
      <w:r w:rsidRPr="002F061A">
        <w:t xml:space="preserve">Power class 1.5 and 2 </w:t>
      </w:r>
      <w:r>
        <w:t>NR Inter-band CA for 2 bands DL with 1 band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2673CD" w:rsidRPr="009556D5" w14:paraId="43FFE65D" w14:textId="77777777" w:rsidTr="00850BFA">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7900D475"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2FE37A93"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E22CCC"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33DD6E52"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0DDFBF5"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6F17BA5F"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7C55BC94"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00307387" w14:textId="77777777" w:rsidR="002673CD" w:rsidRPr="009556D5" w:rsidRDefault="002673CD" w:rsidP="00850BFA">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5DCCBBF6" w14:textId="1EFB8DAD" w:rsidR="002673CD" w:rsidRPr="00DD278B" w:rsidRDefault="002673CD" w:rsidP="00850BF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38.</w:t>
            </w:r>
            <w:r w:rsidR="00403DCF" w:rsidRPr="00403DCF">
              <w:rPr>
                <w:rFonts w:ascii="Arial" w:hAnsi="Arial" w:cs="Arial"/>
                <w:b/>
                <w:bCs/>
                <w:color w:val="000000"/>
                <w:sz w:val="18"/>
                <w:szCs w:val="18"/>
                <w:highlight w:val="yellow"/>
              </w:rPr>
              <w:t>841</w:t>
            </w:r>
            <w:r>
              <w:rPr>
                <w:rFonts w:ascii="Arial" w:eastAsiaTheme="minorEastAsia" w:hAnsi="Arial" w:cs="Arial" w:hint="eastAsia"/>
                <w:b/>
                <w:bCs/>
                <w:color w:val="000000"/>
                <w:sz w:val="18"/>
                <w:szCs w:val="18"/>
                <w:lang w:eastAsia="zh-CN"/>
              </w:rPr>
              <w:t xml:space="preserve"> to be email approved to capture TPs </w:t>
            </w:r>
          </w:p>
        </w:tc>
        <w:tc>
          <w:tcPr>
            <w:tcW w:w="1134" w:type="dxa"/>
            <w:vAlign w:val="center"/>
          </w:tcPr>
          <w:p w14:paraId="1253B5DF" w14:textId="77777777" w:rsidR="002673CD" w:rsidRPr="00171CDB" w:rsidRDefault="002673CD" w:rsidP="00850BFA">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3074E449"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0F6687CF"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6B74C805"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7A2A4E04" w14:textId="77777777" w:rsidR="002673CD" w:rsidRPr="009556D5" w:rsidRDefault="002673CD" w:rsidP="00850BFA">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B6C0D" w:rsidRPr="009556D5" w14:paraId="16AFAAE3"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F18B7BD" w14:textId="4F746722"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3FA55DA4"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n41A PC2</w:t>
            </w:r>
          </w:p>
          <w:p w14:paraId="424D973D" w14:textId="460631B2"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35AFE73D" w14:textId="2576B3EC"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3846CE1A" w14:textId="371DA107"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0F5D851A"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11C7FF21"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40934FCF"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6E69823A"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60B5D697"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3AF651DF"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4418E8AB"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3C5CAE" w14:textId="76AD60B0"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746336C5"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n41A PC2</w:t>
            </w:r>
          </w:p>
          <w:p w14:paraId="71BC6AA8" w14:textId="1D3926EB"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64549B00" w14:textId="55E133B5"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1CCB4577" w14:textId="06B75C0B"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3D34A060"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26F95AEB"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4721AD42"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7200862E"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19287E50"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4182703F"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2C913D10"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AB447D6" w14:textId="3496C8E2"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17A552D5"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n41A PC2</w:t>
            </w:r>
          </w:p>
          <w:p w14:paraId="0134BFBA" w14:textId="3C6768DB"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5FABF405" w14:textId="3B8991D4"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2BD5F86" w14:textId="4352C4F3"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160678B7"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1151C093"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085594CF"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563A6EAA"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1AB442B5"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106FD028"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0D6A66BD"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5E553E7" w14:textId="662E6B3A"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CA_n25A-n77A</w:t>
            </w:r>
          </w:p>
        </w:tc>
        <w:tc>
          <w:tcPr>
            <w:tcW w:w="1215" w:type="dxa"/>
            <w:tcBorders>
              <w:top w:val="single" w:sz="4" w:space="0" w:color="auto"/>
              <w:left w:val="single" w:sz="4" w:space="0" w:color="auto"/>
              <w:bottom w:val="single" w:sz="4" w:space="0" w:color="auto"/>
              <w:right w:val="single" w:sz="4" w:space="0" w:color="auto"/>
            </w:tcBorders>
            <w:vAlign w:val="center"/>
          </w:tcPr>
          <w:p w14:paraId="49D0668F" w14:textId="1DD48FD3"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5AFB6B24" w14:textId="27AC3B26"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7A4A3332" w14:textId="595A6588"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0B9AED51"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518F0255"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765962C6"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5E2F3559"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541E7511"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2F7DEFEF"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75F82801"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E938C5" w14:textId="7E9E5FE0"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1CD1067E"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p w14:paraId="19F2DBD4"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n41</w:t>
            </w:r>
            <w:r>
              <w:rPr>
                <w:rFonts w:eastAsia="宋体" w:cs="Arial"/>
                <w:kern w:val="2"/>
                <w:sz w:val="16"/>
                <w:szCs w:val="18"/>
                <w:lang w:val="en-US" w:eastAsia="zh-CN"/>
              </w:rPr>
              <w:t>A</w:t>
            </w:r>
            <w:r>
              <w:rPr>
                <w:rFonts w:cs="Arial"/>
                <w:kern w:val="2"/>
                <w:sz w:val="16"/>
                <w:szCs w:val="18"/>
                <w:lang w:val="en-US" w:eastAsia="zh-CN"/>
              </w:rPr>
              <w:t xml:space="preserve"> PC2</w:t>
            </w:r>
          </w:p>
          <w:p w14:paraId="6F33BC0C" w14:textId="14E81582"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w:t>
            </w:r>
            <w:r>
              <w:rPr>
                <w:rFonts w:eastAsia="宋体" w:cs="Arial"/>
                <w:kern w:val="2"/>
                <w:sz w:val="16"/>
                <w:szCs w:val="18"/>
                <w:lang w:val="en-US" w:eastAsia="zh-CN"/>
              </w:rPr>
              <w:t>A</w:t>
            </w:r>
            <w:r>
              <w:rPr>
                <w:rFonts w:cs="Arial"/>
                <w:kern w:val="2"/>
                <w:sz w:val="16"/>
                <w:szCs w:val="18"/>
                <w:lang w:val="en-US" w:eastAsia="zh-CN"/>
              </w:rPr>
              <w:t xml:space="preserve"> PC1.5</w:t>
            </w:r>
          </w:p>
        </w:tc>
        <w:tc>
          <w:tcPr>
            <w:tcW w:w="1215" w:type="dxa"/>
            <w:tcBorders>
              <w:top w:val="single" w:sz="4" w:space="0" w:color="auto"/>
              <w:left w:val="single" w:sz="4" w:space="0" w:color="auto"/>
              <w:bottom w:val="single" w:sz="4" w:space="0" w:color="auto"/>
              <w:right w:val="single" w:sz="4" w:space="0" w:color="auto"/>
            </w:tcBorders>
            <w:vAlign w:val="center"/>
          </w:tcPr>
          <w:p w14:paraId="2EC21A70" w14:textId="1565DF13"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77CFAC0" w14:textId="7BF608A4"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40AC7D34"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344C0B7C"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6461547C"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04F2FAFB"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7893322B"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41F8844C"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0DD07AA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F694B6" w14:textId="268DC643"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CA_n71A-n77A</w:t>
            </w:r>
          </w:p>
        </w:tc>
        <w:tc>
          <w:tcPr>
            <w:tcW w:w="1215" w:type="dxa"/>
            <w:tcBorders>
              <w:top w:val="single" w:sz="4" w:space="0" w:color="auto"/>
              <w:left w:val="single" w:sz="4" w:space="0" w:color="auto"/>
              <w:bottom w:val="single" w:sz="4" w:space="0" w:color="auto"/>
              <w:right w:val="single" w:sz="4" w:space="0" w:color="auto"/>
            </w:tcBorders>
            <w:vAlign w:val="center"/>
          </w:tcPr>
          <w:p w14:paraId="59B3D9C4" w14:textId="27FBCE5C"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3B61143" w14:textId="002B8D36"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5AC1281B" w14:textId="28B66D8C"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3F2C7BCF"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28969289"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33805F8C"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5EDE462A"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10369DF7"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1A56C501"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4BF905E6"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E40BF88" w14:textId="022866FC"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CA_n3A-n78A</w:t>
            </w:r>
          </w:p>
        </w:tc>
        <w:tc>
          <w:tcPr>
            <w:tcW w:w="1215" w:type="dxa"/>
            <w:tcBorders>
              <w:top w:val="single" w:sz="4" w:space="0" w:color="auto"/>
              <w:left w:val="single" w:sz="4" w:space="0" w:color="auto"/>
              <w:bottom w:val="single" w:sz="4" w:space="0" w:color="auto"/>
              <w:right w:val="single" w:sz="4" w:space="0" w:color="auto"/>
            </w:tcBorders>
            <w:vAlign w:val="center"/>
          </w:tcPr>
          <w:p w14:paraId="2500A909" w14:textId="63037091"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n78</w:t>
            </w:r>
            <w:r>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21D4F1AA" w14:textId="77777777" w:rsidR="004B6C0D" w:rsidRDefault="004B6C0D">
            <w:pPr>
              <w:pStyle w:val="TAL"/>
              <w:widowControl w:val="0"/>
              <w:jc w:val="both"/>
              <w:rPr>
                <w:rFonts w:cs="Arial"/>
                <w:kern w:val="2"/>
                <w:sz w:val="16"/>
                <w:szCs w:val="18"/>
                <w:lang w:val="en-US" w:eastAsia="zh-CN"/>
              </w:rPr>
            </w:pPr>
            <w:r>
              <w:rPr>
                <w:rFonts w:cs="Arial"/>
                <w:kern w:val="2"/>
                <w:sz w:val="16"/>
                <w:szCs w:val="18"/>
                <w:lang w:val="en-US" w:eastAsia="zh-CN"/>
              </w:rPr>
              <w:t xml:space="preserve">Bo Liu, </w:t>
            </w:r>
          </w:p>
          <w:p w14:paraId="256195F0" w14:textId="0147BE36"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2BC1DF99" w14:textId="799551F9"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47ABA807"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1F59FE45"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5A7C5BDB"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6FDCC2A3"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0323DE81"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121BB4F0"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FD3A50" w:rsidRPr="009556D5" w14:paraId="0642282F"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1220C5" w14:textId="16024C2A"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147FF598" w14:textId="7130976F"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FD7B66" w14:textId="3858C900"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673ADDB" w14:textId="06736C79" w:rsidR="00FD3A50" w:rsidRPr="009556D5" w:rsidRDefault="00FD3A50" w:rsidP="00850BFA">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6EE16E11" w14:textId="15151E66"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663BEA9F" w14:textId="77777777" w:rsidR="00FD3A50" w:rsidRDefault="00FD3A50" w:rsidP="00850BFA">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-2015056</w:t>
            </w:r>
          </w:p>
          <w:p w14:paraId="59487544" w14:textId="23A4BF1D" w:rsidR="00FD3A50" w:rsidRPr="00D876F5" w:rsidRDefault="00FD3A50" w:rsidP="00850BFA">
            <w:pPr>
              <w:pStyle w:val="TAL"/>
              <w:keepNext w:val="0"/>
              <w:widowControl w:val="0"/>
              <w:jc w:val="both"/>
              <w:rPr>
                <w:rFonts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4BC78B8B" w14:textId="02447DDA" w:rsidR="00FD3A50" w:rsidRPr="00D876F5" w:rsidRDefault="00FD3A50"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4141252B" w14:textId="189CBE28"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7B3BBC02" w14:textId="5037D395"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3DA88D51" w14:textId="77777777" w:rsidR="00FD3A50" w:rsidRPr="00D876F5" w:rsidRDefault="00FD3A50" w:rsidP="00850BFA">
            <w:pPr>
              <w:pStyle w:val="TAL"/>
              <w:keepNext w:val="0"/>
              <w:widowControl w:val="0"/>
              <w:jc w:val="both"/>
              <w:rPr>
                <w:rFonts w:ascii="宋体" w:eastAsia="宋体" w:hAnsi="宋体" w:cs="宋体"/>
                <w:kern w:val="2"/>
                <w:sz w:val="16"/>
                <w:szCs w:val="18"/>
                <w:lang w:val="en-US" w:eastAsia="zh-CN"/>
              </w:rPr>
            </w:pPr>
          </w:p>
        </w:tc>
      </w:tr>
      <w:tr w:rsidR="00FD3A50" w:rsidRPr="009556D5" w14:paraId="260DACB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87625F0" w14:textId="702E75A8"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679A50EF" w14:textId="4164A34B"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261FDE7B" w14:textId="4123E55C"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FA6DF9D" w14:textId="50963081" w:rsidR="00FD3A50" w:rsidRPr="009556D5" w:rsidRDefault="00FD3A50" w:rsidP="00850BFA">
            <w:pPr>
              <w:keepLines/>
              <w:widowControl w:val="0"/>
              <w:spacing w:after="0"/>
              <w:jc w:val="both"/>
              <w:rPr>
                <w:rFonts w:ascii="Arial" w:eastAsia="Malgun Gothic" w:hAnsi="Arial" w:cs="Arial"/>
                <w:kern w:val="2"/>
                <w:sz w:val="16"/>
                <w:szCs w:val="18"/>
                <w:lang w:val="en-US" w:eastAsia="zh-CN"/>
              </w:rPr>
            </w:pPr>
            <w:r w:rsidRPr="00B96EF7">
              <w:rPr>
                <w:rFonts w:ascii="Arial" w:hAnsi="Arial" w:cs="Arial" w:hint="eastAsia"/>
                <w:kern w:val="2"/>
                <w:sz w:val="16"/>
                <w:szCs w:val="18"/>
                <w:lang w:val="en-US" w:eastAsia="zh-CN"/>
              </w:rPr>
              <w:t>new</w:t>
            </w:r>
          </w:p>
        </w:tc>
        <w:tc>
          <w:tcPr>
            <w:tcW w:w="1134" w:type="dxa"/>
          </w:tcPr>
          <w:p w14:paraId="2FDD5617" w14:textId="77777777" w:rsidR="00FD3A50" w:rsidRPr="00D876F5" w:rsidRDefault="00FD3A50" w:rsidP="00850BFA">
            <w:pPr>
              <w:pStyle w:val="TAL"/>
              <w:keepNext w:val="0"/>
              <w:widowControl w:val="0"/>
              <w:jc w:val="both"/>
              <w:rPr>
                <w:rFonts w:cs="Arial"/>
                <w:kern w:val="2"/>
                <w:sz w:val="16"/>
                <w:szCs w:val="18"/>
                <w:lang w:val="en-US" w:eastAsia="zh-CN"/>
              </w:rPr>
            </w:pPr>
          </w:p>
        </w:tc>
        <w:tc>
          <w:tcPr>
            <w:tcW w:w="1134" w:type="dxa"/>
            <w:vAlign w:val="center"/>
          </w:tcPr>
          <w:p w14:paraId="593C71D7" w14:textId="77777777" w:rsidR="00FD3A50" w:rsidRPr="00D876F5" w:rsidRDefault="00FD3A50" w:rsidP="00850BFA">
            <w:pPr>
              <w:pStyle w:val="TAL"/>
              <w:keepNext w:val="0"/>
              <w:widowControl w:val="0"/>
              <w:jc w:val="both"/>
              <w:rPr>
                <w:rFonts w:cs="Arial"/>
                <w:kern w:val="2"/>
                <w:sz w:val="16"/>
                <w:szCs w:val="18"/>
                <w:lang w:val="en-US" w:eastAsia="zh-CN"/>
              </w:rPr>
            </w:pPr>
          </w:p>
        </w:tc>
        <w:tc>
          <w:tcPr>
            <w:tcW w:w="992" w:type="dxa"/>
            <w:vAlign w:val="center"/>
          </w:tcPr>
          <w:p w14:paraId="7EE83BDD" w14:textId="77777777" w:rsidR="00FD3A50" w:rsidRPr="00D876F5" w:rsidRDefault="00FD3A50" w:rsidP="00850BFA">
            <w:pPr>
              <w:pStyle w:val="TAL"/>
              <w:keepNext w:val="0"/>
              <w:widowControl w:val="0"/>
              <w:jc w:val="both"/>
              <w:rPr>
                <w:rFonts w:cs="Arial"/>
                <w:kern w:val="2"/>
                <w:sz w:val="16"/>
                <w:szCs w:val="18"/>
                <w:lang w:val="en-US" w:eastAsia="zh-CN"/>
              </w:rPr>
            </w:pPr>
          </w:p>
        </w:tc>
        <w:tc>
          <w:tcPr>
            <w:tcW w:w="709" w:type="dxa"/>
            <w:vAlign w:val="center"/>
          </w:tcPr>
          <w:p w14:paraId="2E4D89AB" w14:textId="77777777" w:rsidR="00FD3A50" w:rsidRPr="00D876F5" w:rsidRDefault="00FD3A50" w:rsidP="00850BFA">
            <w:pPr>
              <w:pStyle w:val="TAL"/>
              <w:keepNext w:val="0"/>
              <w:widowControl w:val="0"/>
              <w:jc w:val="both"/>
              <w:rPr>
                <w:rFonts w:cs="Arial"/>
                <w:kern w:val="2"/>
                <w:sz w:val="16"/>
                <w:szCs w:val="18"/>
                <w:lang w:val="en-US" w:eastAsia="zh-CN"/>
              </w:rPr>
            </w:pPr>
          </w:p>
        </w:tc>
        <w:tc>
          <w:tcPr>
            <w:tcW w:w="709" w:type="dxa"/>
            <w:vAlign w:val="center"/>
          </w:tcPr>
          <w:p w14:paraId="6FA72CAD" w14:textId="77777777" w:rsidR="00FD3A50" w:rsidRPr="00D876F5" w:rsidRDefault="00FD3A50" w:rsidP="00850BFA">
            <w:pPr>
              <w:pStyle w:val="TAL"/>
              <w:keepNext w:val="0"/>
              <w:widowControl w:val="0"/>
              <w:jc w:val="both"/>
              <w:rPr>
                <w:rFonts w:cs="Arial"/>
                <w:kern w:val="2"/>
                <w:sz w:val="16"/>
                <w:szCs w:val="18"/>
                <w:lang w:val="en-US" w:eastAsia="zh-CN"/>
              </w:rPr>
            </w:pPr>
          </w:p>
        </w:tc>
        <w:tc>
          <w:tcPr>
            <w:tcW w:w="1301" w:type="dxa"/>
            <w:vAlign w:val="center"/>
          </w:tcPr>
          <w:p w14:paraId="7B69D497" w14:textId="77777777" w:rsidR="00FD3A50" w:rsidRPr="00D876F5" w:rsidRDefault="00FD3A50" w:rsidP="00850BFA">
            <w:pPr>
              <w:pStyle w:val="TAL"/>
              <w:keepNext w:val="0"/>
              <w:widowControl w:val="0"/>
              <w:jc w:val="both"/>
              <w:rPr>
                <w:rFonts w:ascii="宋体" w:eastAsia="宋体" w:hAnsi="宋体" w:cs="宋体"/>
                <w:kern w:val="2"/>
                <w:sz w:val="16"/>
                <w:szCs w:val="18"/>
                <w:lang w:val="en-US" w:eastAsia="zh-CN"/>
              </w:rPr>
            </w:pPr>
          </w:p>
        </w:tc>
      </w:tr>
      <w:tr w:rsidR="00FD3A50" w:rsidRPr="009556D5" w14:paraId="0DEA2969"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DF78F5E" w14:textId="4CD9586D"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4D43F019" w14:textId="492221D1"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425EDEF3" w14:textId="1922CFFE"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C9BF162" w14:textId="35D41C5F" w:rsidR="00FD3A50" w:rsidRPr="009556D5" w:rsidRDefault="00FD3A50" w:rsidP="00850BFA">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15882607" w14:textId="25513AB6"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3846158F" w14:textId="77777777" w:rsidR="00FD3A50" w:rsidRDefault="00FD3A50" w:rsidP="00850BFA">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-2015054</w:t>
            </w:r>
          </w:p>
          <w:p w14:paraId="2327A3D3" w14:textId="73B5E6B0" w:rsidR="00FD3A50" w:rsidRPr="00D876F5" w:rsidRDefault="00FD3A50" w:rsidP="00850BFA">
            <w:pPr>
              <w:pStyle w:val="TAL"/>
              <w:keepNext w:val="0"/>
              <w:widowControl w:val="0"/>
              <w:jc w:val="both"/>
              <w:rPr>
                <w:rFonts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42C4A1DB" w14:textId="245FE2AE" w:rsidR="00FD3A50" w:rsidRPr="00D876F5" w:rsidRDefault="00FD3A50"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0C821DFC" w14:textId="0D87E08A"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76C514B3" w14:textId="30BDD1DF"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01B81429" w14:textId="77777777" w:rsidR="00FD3A50" w:rsidRPr="00D876F5" w:rsidRDefault="00FD3A50" w:rsidP="00850BFA">
            <w:pPr>
              <w:pStyle w:val="TAL"/>
              <w:keepNext w:val="0"/>
              <w:widowControl w:val="0"/>
              <w:jc w:val="both"/>
              <w:rPr>
                <w:rFonts w:ascii="宋体" w:eastAsia="宋体" w:hAnsi="宋体" w:cs="宋体"/>
                <w:kern w:val="2"/>
                <w:sz w:val="16"/>
                <w:szCs w:val="18"/>
                <w:lang w:val="en-US" w:eastAsia="zh-CN"/>
              </w:rPr>
            </w:pPr>
          </w:p>
        </w:tc>
      </w:tr>
      <w:tr w:rsidR="00FD3A50" w:rsidRPr="009556D5" w14:paraId="0346AF6B"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D6CBFE" w14:textId="3D782F0F"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125CCE21" w14:textId="46B22E03"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5C8F66" w14:textId="67920762"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32F5F381" w14:textId="2BD57EA2" w:rsidR="00FD3A50" w:rsidRPr="009556D5" w:rsidRDefault="00FD3A50" w:rsidP="00850BFA">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208B5F3A" w14:textId="3867DFA6"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03FBB222" w14:textId="77777777" w:rsidR="00FD3A50" w:rsidRDefault="00FD3A50" w:rsidP="00850BFA">
            <w:pPr>
              <w:pStyle w:val="TAL"/>
              <w:keepNext w:val="0"/>
              <w:widowControl w:val="0"/>
              <w:jc w:val="both"/>
              <w:rPr>
                <w:rFonts w:eastAsiaTheme="minorEastAsia"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-2015055</w:t>
            </w:r>
          </w:p>
          <w:p w14:paraId="1DD0F2DD" w14:textId="69ED791F" w:rsidR="00FD3A50" w:rsidRPr="00D876F5" w:rsidRDefault="00FD3A50" w:rsidP="00850BFA">
            <w:pPr>
              <w:pStyle w:val="TAL"/>
              <w:keepNext w:val="0"/>
              <w:widowControl w:val="0"/>
              <w:jc w:val="both"/>
              <w:rPr>
                <w:rFonts w:cs="Arial"/>
                <w:kern w:val="2"/>
                <w:sz w:val="16"/>
                <w:szCs w:val="18"/>
                <w:lang w:val="en-US" w:eastAsia="zh-CN"/>
              </w:rPr>
            </w:pPr>
            <w:r w:rsidRPr="004A55C2">
              <w:rPr>
                <w:rFonts w:eastAsiaTheme="minorEastAsia" w:cs="Arial"/>
                <w:kern w:val="2"/>
                <w:sz w:val="16"/>
                <w:szCs w:val="18"/>
                <w:highlight w:val="yellow"/>
                <w:lang w:val="en-US" w:eastAsia="zh-CN"/>
              </w:rPr>
              <w:t>R4-2102220</w:t>
            </w:r>
          </w:p>
        </w:tc>
        <w:tc>
          <w:tcPr>
            <w:tcW w:w="992" w:type="dxa"/>
            <w:vAlign w:val="center"/>
          </w:tcPr>
          <w:p w14:paraId="7401C400" w14:textId="564C91FF" w:rsidR="00FD3A50" w:rsidRPr="00D876F5" w:rsidRDefault="00FD3A50"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02C92B4A" w14:textId="5289C784"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7A8E6FF3" w14:textId="0AB7F1AB"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4569B4B7" w14:textId="77777777" w:rsidR="00FD3A50" w:rsidRPr="00D876F5" w:rsidRDefault="00FD3A50" w:rsidP="00850BFA">
            <w:pPr>
              <w:pStyle w:val="TAL"/>
              <w:keepNext w:val="0"/>
              <w:widowControl w:val="0"/>
              <w:jc w:val="both"/>
              <w:rPr>
                <w:rFonts w:ascii="宋体" w:eastAsia="宋体" w:hAnsi="宋体" w:cs="宋体"/>
                <w:kern w:val="2"/>
                <w:sz w:val="16"/>
                <w:szCs w:val="18"/>
                <w:lang w:val="en-US" w:eastAsia="zh-CN"/>
              </w:rPr>
            </w:pPr>
          </w:p>
        </w:tc>
      </w:tr>
      <w:tr w:rsidR="00FD3A50" w:rsidRPr="009556D5" w14:paraId="02AE9085"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45C217C" w14:textId="3C9C0195"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lastRenderedPageBreak/>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2D7D3E2E" w14:textId="47F57876"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n41A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8C74407" w14:textId="683218B6" w:rsidR="00FD3A50" w:rsidRPr="009556D5" w:rsidRDefault="00FD3A50"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F8987CD" w14:textId="2C653A28" w:rsidR="00FD3A50" w:rsidRPr="009556D5" w:rsidRDefault="00FD3A50" w:rsidP="00850BFA">
            <w:pPr>
              <w:keepLines/>
              <w:widowControl w:val="0"/>
              <w:spacing w:after="0"/>
              <w:jc w:val="both"/>
              <w:rPr>
                <w:rFonts w:ascii="Arial" w:eastAsia="Malgun Gothic" w:hAnsi="Arial" w:cs="Arial"/>
                <w:kern w:val="2"/>
                <w:sz w:val="16"/>
                <w:szCs w:val="18"/>
                <w:lang w:val="en-US" w:eastAsia="zh-CN"/>
              </w:rPr>
            </w:pPr>
            <w:r w:rsidRPr="00B96EF7">
              <w:rPr>
                <w:rFonts w:ascii="Arial" w:eastAsiaTheme="minorEastAsia" w:hAnsi="Arial" w:cs="Arial" w:hint="eastAsia"/>
                <w:kern w:val="2"/>
                <w:sz w:val="16"/>
                <w:szCs w:val="18"/>
                <w:lang w:val="en-US" w:eastAsia="zh-CN"/>
              </w:rPr>
              <w:t>ongoing</w:t>
            </w:r>
          </w:p>
        </w:tc>
        <w:tc>
          <w:tcPr>
            <w:tcW w:w="1134" w:type="dxa"/>
            <w:vAlign w:val="center"/>
          </w:tcPr>
          <w:p w14:paraId="6A2B9358" w14:textId="4274D0BF"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kern w:val="2"/>
                <w:sz w:val="16"/>
                <w:szCs w:val="18"/>
                <w:lang w:val="en-US" w:eastAsia="zh-CN"/>
              </w:rPr>
              <w:t>R4</w:t>
            </w:r>
            <w:r w:rsidRPr="00B96EF7">
              <w:rPr>
                <w:rFonts w:cs="Arial" w:hint="eastAsia"/>
                <w:kern w:val="2"/>
                <w:sz w:val="16"/>
                <w:szCs w:val="18"/>
                <w:lang w:val="en-US" w:eastAsia="zh-CN"/>
              </w:rPr>
              <w:t>-2015</w:t>
            </w:r>
            <w:r w:rsidRPr="00B96EF7">
              <w:rPr>
                <w:rFonts w:eastAsiaTheme="minorEastAsia" w:cs="Arial" w:hint="eastAsia"/>
                <w:kern w:val="2"/>
                <w:sz w:val="16"/>
                <w:szCs w:val="18"/>
                <w:lang w:val="en-US" w:eastAsia="zh-CN"/>
              </w:rPr>
              <w:t>188</w:t>
            </w:r>
          </w:p>
        </w:tc>
        <w:tc>
          <w:tcPr>
            <w:tcW w:w="1134" w:type="dxa"/>
            <w:vAlign w:val="center"/>
          </w:tcPr>
          <w:p w14:paraId="24C088F0" w14:textId="1678FC6A"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R4-2016855</w:t>
            </w:r>
          </w:p>
        </w:tc>
        <w:tc>
          <w:tcPr>
            <w:tcW w:w="992" w:type="dxa"/>
            <w:vAlign w:val="center"/>
          </w:tcPr>
          <w:p w14:paraId="09521D3B" w14:textId="3A783DDC" w:rsidR="00FD3A50" w:rsidRPr="00D876F5" w:rsidRDefault="00FD3A50"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2E382332" w14:textId="31E9E21C"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709" w:type="dxa"/>
            <w:vAlign w:val="center"/>
          </w:tcPr>
          <w:p w14:paraId="3AAB08EF" w14:textId="7494270F" w:rsidR="00FD3A50" w:rsidRPr="00D876F5" w:rsidRDefault="00FD3A50" w:rsidP="00850BFA">
            <w:pPr>
              <w:pStyle w:val="TAL"/>
              <w:keepNext w:val="0"/>
              <w:widowControl w:val="0"/>
              <w:jc w:val="both"/>
              <w:rPr>
                <w:rFonts w:cs="Arial"/>
                <w:kern w:val="2"/>
                <w:sz w:val="16"/>
                <w:szCs w:val="18"/>
                <w:lang w:val="en-US" w:eastAsia="zh-CN"/>
              </w:rPr>
            </w:pPr>
            <w:r w:rsidRPr="00B96EF7">
              <w:rPr>
                <w:rFonts w:cs="Arial" w:hint="eastAsia"/>
                <w:kern w:val="2"/>
                <w:sz w:val="16"/>
                <w:szCs w:val="18"/>
                <w:lang w:val="en-US" w:eastAsia="zh-CN"/>
              </w:rPr>
              <w:t>Yes</w:t>
            </w:r>
          </w:p>
        </w:tc>
        <w:tc>
          <w:tcPr>
            <w:tcW w:w="1301" w:type="dxa"/>
            <w:vAlign w:val="center"/>
          </w:tcPr>
          <w:p w14:paraId="4E829583" w14:textId="77777777" w:rsidR="00FD3A50" w:rsidRPr="00D876F5" w:rsidRDefault="00FD3A50"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2CF90AC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E3053C" w14:textId="2F1B1DB6"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674CC0FC" w14:textId="3E4F9699"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n79A</w:t>
            </w:r>
            <w:r>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6947CDC" w14:textId="64EADD59"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0986BA53" w14:textId="35D9C5C8"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10A6B0B0"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65D4FBB2"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36C8B880"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4D5AE25D"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32AAD7C9"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5F25173B"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4B6C0D" w:rsidRPr="009556D5" w14:paraId="45EA36C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0C31791" w14:textId="0E51505D"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CA_n40A-n78A</w:t>
            </w:r>
          </w:p>
        </w:tc>
        <w:tc>
          <w:tcPr>
            <w:tcW w:w="1215" w:type="dxa"/>
            <w:tcBorders>
              <w:top w:val="single" w:sz="4" w:space="0" w:color="auto"/>
              <w:left w:val="single" w:sz="4" w:space="0" w:color="auto"/>
              <w:bottom w:val="single" w:sz="4" w:space="0" w:color="auto"/>
              <w:right w:val="single" w:sz="4" w:space="0" w:color="auto"/>
            </w:tcBorders>
            <w:vAlign w:val="center"/>
          </w:tcPr>
          <w:p w14:paraId="776BE852" w14:textId="6084BF06"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n78</w:t>
            </w:r>
            <w:r>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01BC790B" w14:textId="213A9A5E" w:rsidR="004B6C0D" w:rsidRPr="009556D5" w:rsidRDefault="004B6C0D"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Vinay Shrivastava, Reliance Jio</w:t>
            </w:r>
          </w:p>
        </w:tc>
        <w:tc>
          <w:tcPr>
            <w:tcW w:w="948" w:type="dxa"/>
            <w:tcBorders>
              <w:top w:val="single" w:sz="4" w:space="0" w:color="auto"/>
              <w:left w:val="single" w:sz="4" w:space="0" w:color="auto"/>
              <w:bottom w:val="single" w:sz="4" w:space="0" w:color="auto"/>
              <w:right w:val="single" w:sz="4" w:space="0" w:color="auto"/>
            </w:tcBorders>
            <w:vAlign w:val="center"/>
          </w:tcPr>
          <w:p w14:paraId="367C5A03" w14:textId="7E8553E8" w:rsidR="004B6C0D" w:rsidRPr="009556D5" w:rsidRDefault="004B6C0D" w:rsidP="00850BFA">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5B95F5B7"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134" w:type="dxa"/>
            <w:vAlign w:val="center"/>
          </w:tcPr>
          <w:p w14:paraId="2300490C" w14:textId="77777777" w:rsidR="004B6C0D" w:rsidRPr="00D876F5" w:rsidRDefault="004B6C0D" w:rsidP="00850BFA">
            <w:pPr>
              <w:pStyle w:val="TAL"/>
              <w:keepNext w:val="0"/>
              <w:widowControl w:val="0"/>
              <w:jc w:val="both"/>
              <w:rPr>
                <w:rFonts w:cs="Arial"/>
                <w:kern w:val="2"/>
                <w:sz w:val="16"/>
                <w:szCs w:val="18"/>
                <w:lang w:val="en-US" w:eastAsia="zh-CN"/>
              </w:rPr>
            </w:pPr>
          </w:p>
        </w:tc>
        <w:tc>
          <w:tcPr>
            <w:tcW w:w="992" w:type="dxa"/>
            <w:vAlign w:val="center"/>
          </w:tcPr>
          <w:p w14:paraId="5CFF037C"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3E3599BE" w14:textId="77777777" w:rsidR="004B6C0D" w:rsidRPr="00D876F5" w:rsidRDefault="004B6C0D" w:rsidP="00850BFA">
            <w:pPr>
              <w:pStyle w:val="TAL"/>
              <w:keepNext w:val="0"/>
              <w:widowControl w:val="0"/>
              <w:jc w:val="both"/>
              <w:rPr>
                <w:rFonts w:cs="Arial"/>
                <w:kern w:val="2"/>
                <w:sz w:val="16"/>
                <w:szCs w:val="18"/>
                <w:lang w:val="en-US" w:eastAsia="zh-CN"/>
              </w:rPr>
            </w:pPr>
          </w:p>
        </w:tc>
        <w:tc>
          <w:tcPr>
            <w:tcW w:w="709" w:type="dxa"/>
            <w:vAlign w:val="center"/>
          </w:tcPr>
          <w:p w14:paraId="2957E4DE" w14:textId="77777777" w:rsidR="004B6C0D" w:rsidRPr="00D876F5" w:rsidRDefault="004B6C0D" w:rsidP="00850BFA">
            <w:pPr>
              <w:pStyle w:val="TAL"/>
              <w:keepNext w:val="0"/>
              <w:widowControl w:val="0"/>
              <w:jc w:val="both"/>
              <w:rPr>
                <w:rFonts w:cs="Arial"/>
                <w:kern w:val="2"/>
                <w:sz w:val="16"/>
                <w:szCs w:val="18"/>
                <w:lang w:val="en-US" w:eastAsia="zh-CN"/>
              </w:rPr>
            </w:pPr>
          </w:p>
        </w:tc>
        <w:tc>
          <w:tcPr>
            <w:tcW w:w="1301" w:type="dxa"/>
            <w:vAlign w:val="center"/>
          </w:tcPr>
          <w:p w14:paraId="2BF3E022" w14:textId="77777777" w:rsidR="004B6C0D" w:rsidRPr="00D876F5" w:rsidRDefault="004B6C0D"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04DD0CE3"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6C570C6" w14:textId="5FA12EB5" w:rsidR="00DF3FF4" w:rsidRPr="009556D5"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7F8425E1" w14:textId="4589B450" w:rsidR="00DF3FF4" w:rsidRPr="009556D5"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AE33A9" w14:textId="6040C55D" w:rsidR="00DF3FF4" w:rsidRPr="009556D5" w:rsidRDefault="00B53D1F" w:rsidP="00850BFA">
            <w:pPr>
              <w:pStyle w:val="TAL"/>
              <w:keepNext w:val="0"/>
              <w:widowControl w:val="0"/>
              <w:jc w:val="both"/>
              <w:rPr>
                <w:rFonts w:cs="Arial"/>
                <w:kern w:val="2"/>
                <w:sz w:val="16"/>
                <w:szCs w:val="18"/>
                <w:lang w:val="en-US" w:eastAsia="zh-CN"/>
              </w:rPr>
            </w:pPr>
            <w:hyperlink r:id="rId15"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50084BB" w14:textId="6EB01B62"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6FF0C575" w14:textId="751770F0"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02D41D4F" w14:textId="1F54AE6F"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R4-2103169</w:t>
            </w:r>
          </w:p>
        </w:tc>
        <w:tc>
          <w:tcPr>
            <w:tcW w:w="992" w:type="dxa"/>
            <w:vAlign w:val="center"/>
          </w:tcPr>
          <w:p w14:paraId="1E75004C" w14:textId="0EB4ACEC"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0999179E" w14:textId="445A8FFC"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512BAEC3" w14:textId="61527D81"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13DC48AF"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5F2FCF9F"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710511F" w14:textId="2BD5B16C"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2804F3BF" w14:textId="40044AD6"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107A5ED" w14:textId="2FE069FC" w:rsidR="00DF3FF4" w:rsidRPr="009556D5" w:rsidRDefault="00B53D1F" w:rsidP="00850BFA">
            <w:pPr>
              <w:pStyle w:val="TAL"/>
              <w:keepNext w:val="0"/>
              <w:widowControl w:val="0"/>
              <w:jc w:val="both"/>
              <w:rPr>
                <w:rFonts w:cs="Arial"/>
                <w:kern w:val="2"/>
                <w:sz w:val="16"/>
                <w:szCs w:val="18"/>
                <w:lang w:val="en-US" w:eastAsia="zh-CN"/>
              </w:rPr>
            </w:pPr>
            <w:hyperlink r:id="rId16"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D755022" w14:textId="4FCDC528"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18901CCB" w14:textId="24117270"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6BAD558F" w14:textId="4C600389"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R4-2103169</w:t>
            </w:r>
          </w:p>
        </w:tc>
        <w:tc>
          <w:tcPr>
            <w:tcW w:w="992" w:type="dxa"/>
            <w:vAlign w:val="center"/>
          </w:tcPr>
          <w:p w14:paraId="73B84987" w14:textId="1A74783D"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7FE9C689" w14:textId="01356AFF"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467277C5" w14:textId="795659E7"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3069A01A"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7CD61B62"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6E25097" w14:textId="7FB7BBF8"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433AA37F" w14:textId="46B31D31"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B9F1588" w14:textId="4F4EC349" w:rsidR="00DF3FF4" w:rsidRPr="009556D5" w:rsidRDefault="00B53D1F" w:rsidP="00850BFA">
            <w:pPr>
              <w:pStyle w:val="TAL"/>
              <w:keepNext w:val="0"/>
              <w:widowControl w:val="0"/>
              <w:jc w:val="both"/>
              <w:rPr>
                <w:rFonts w:cs="Arial"/>
                <w:kern w:val="2"/>
                <w:sz w:val="16"/>
                <w:szCs w:val="18"/>
                <w:lang w:val="en-US" w:eastAsia="zh-CN"/>
              </w:rPr>
            </w:pPr>
            <w:hyperlink r:id="rId17"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6109C670" w14:textId="764D60AC"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4F0EB431" w14:textId="1182AB1D"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02239F29" w14:textId="5CEB2384"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R4-2103170</w:t>
            </w:r>
          </w:p>
        </w:tc>
        <w:tc>
          <w:tcPr>
            <w:tcW w:w="992" w:type="dxa"/>
            <w:vAlign w:val="center"/>
          </w:tcPr>
          <w:p w14:paraId="2B9D95D4" w14:textId="43BE70B2"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5789A6C1" w14:textId="7BF62C29"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56CF288E" w14:textId="2E091662"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6453C5BF"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7977EB6B"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9322FC0" w14:textId="6073C3A1"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455EDA27" w14:textId="5424E7BB"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2E3D83E" w14:textId="1BA6A016" w:rsidR="00DF3FF4" w:rsidRPr="009556D5" w:rsidRDefault="00B53D1F" w:rsidP="00850BFA">
            <w:pPr>
              <w:pStyle w:val="TAL"/>
              <w:keepNext w:val="0"/>
              <w:widowControl w:val="0"/>
              <w:jc w:val="both"/>
              <w:rPr>
                <w:rFonts w:cs="Arial"/>
                <w:kern w:val="2"/>
                <w:sz w:val="16"/>
                <w:szCs w:val="18"/>
                <w:lang w:val="en-US" w:eastAsia="zh-CN"/>
              </w:rPr>
            </w:pPr>
            <w:hyperlink r:id="rId18"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9EBA6B4" w14:textId="4DC0D823"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40671B9C" w14:textId="7A309C17"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4E9B0FCE" w14:textId="35E11558"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R4-2103170</w:t>
            </w:r>
          </w:p>
        </w:tc>
        <w:tc>
          <w:tcPr>
            <w:tcW w:w="992" w:type="dxa"/>
            <w:vAlign w:val="center"/>
          </w:tcPr>
          <w:p w14:paraId="2DBA2D66" w14:textId="16FC9588"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5A6C7A8B" w14:textId="73013D99"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0EA61432" w14:textId="11A50375"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146172A5"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244026A7"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A20BC83" w14:textId="26DACE85"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CA_n66A</w:t>
            </w:r>
            <w:r>
              <w:rPr>
                <w:rFonts w:eastAsia="宋体" w:cs="Arial"/>
                <w:kern w:val="2"/>
                <w:sz w:val="16"/>
                <w:szCs w:val="18"/>
                <w:lang w:val="en-US" w:eastAsia="zh-CN"/>
              </w:rPr>
              <w:t>-</w:t>
            </w:r>
            <w:r>
              <w:rPr>
                <w:rFonts w:cs="Arial"/>
                <w:kern w:val="2"/>
                <w:sz w:val="16"/>
                <w:szCs w:val="18"/>
                <w:lang w:val="en-US" w:eastAsia="zh-CN"/>
              </w:rPr>
              <w:t>n77A</w:t>
            </w:r>
          </w:p>
        </w:tc>
        <w:tc>
          <w:tcPr>
            <w:tcW w:w="1215" w:type="dxa"/>
            <w:tcBorders>
              <w:top w:val="single" w:sz="4" w:space="0" w:color="auto"/>
              <w:left w:val="single" w:sz="4" w:space="0" w:color="auto"/>
              <w:bottom w:val="single" w:sz="4" w:space="0" w:color="auto"/>
              <w:right w:val="single" w:sz="4" w:space="0" w:color="auto"/>
            </w:tcBorders>
            <w:vAlign w:val="center"/>
          </w:tcPr>
          <w:p w14:paraId="04ECD764" w14:textId="33319923"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0FDD17" w14:textId="62583A4A" w:rsidR="00DF3FF4" w:rsidRPr="009556D5" w:rsidRDefault="00B53D1F" w:rsidP="00850BFA">
            <w:pPr>
              <w:pStyle w:val="TAL"/>
              <w:keepNext w:val="0"/>
              <w:widowControl w:val="0"/>
              <w:jc w:val="both"/>
              <w:rPr>
                <w:rFonts w:cs="Arial"/>
                <w:kern w:val="2"/>
                <w:sz w:val="16"/>
                <w:szCs w:val="18"/>
                <w:lang w:val="en-US" w:eastAsia="zh-CN"/>
              </w:rPr>
            </w:pPr>
            <w:hyperlink r:id="rId19"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4A172F4" w14:textId="5C48FDC5"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30C3CBF0" w14:textId="773C4B1A"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62739319" w14:textId="5F1A21CC"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R4-2103171</w:t>
            </w:r>
          </w:p>
        </w:tc>
        <w:tc>
          <w:tcPr>
            <w:tcW w:w="992" w:type="dxa"/>
            <w:vAlign w:val="center"/>
          </w:tcPr>
          <w:p w14:paraId="06DF08EB" w14:textId="088F8AF8"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3565C2E3" w14:textId="05D3093D"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1BF25C0E" w14:textId="0C162508"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3BC2338B"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r w:rsidR="00DF3FF4" w:rsidRPr="009556D5" w14:paraId="60FF60AC"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D8B48AC" w14:textId="10CC9EDF"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236FBCB6" w14:textId="14F78B9C" w:rsidR="00DF3FF4" w:rsidRDefault="00DF3FF4" w:rsidP="00850BFA">
            <w:pPr>
              <w:pStyle w:val="TAL"/>
              <w:keepNext w:val="0"/>
              <w:widowControl w:val="0"/>
              <w:jc w:val="both"/>
              <w:rPr>
                <w:rFonts w:cs="Arial"/>
                <w:kern w:val="2"/>
                <w:sz w:val="16"/>
                <w:szCs w:val="18"/>
                <w:lang w:val="en-US" w:eastAsia="zh-CN"/>
              </w:rPr>
            </w:pPr>
            <w:r>
              <w:rPr>
                <w:rFonts w:cs="Arial"/>
                <w:kern w:val="2"/>
                <w:sz w:val="16"/>
                <w:szCs w:val="18"/>
                <w:lang w:val="en-US" w:eastAsia="zh-CN"/>
              </w:rPr>
              <w:t>n77</w:t>
            </w:r>
            <w:r>
              <w:rPr>
                <w:rFonts w:eastAsia="宋体" w:cs="Arial"/>
                <w:kern w:val="2"/>
                <w:sz w:val="16"/>
                <w:szCs w:val="18"/>
                <w:lang w:val="en-US" w:eastAsia="zh-CN"/>
              </w:rPr>
              <w:t>A</w:t>
            </w:r>
            <w:r>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10A75DDF" w14:textId="6DC121F7" w:rsidR="00DF3FF4" w:rsidRPr="009556D5" w:rsidRDefault="00B53D1F" w:rsidP="00850BFA">
            <w:pPr>
              <w:pStyle w:val="TAL"/>
              <w:keepNext w:val="0"/>
              <w:widowControl w:val="0"/>
              <w:jc w:val="both"/>
              <w:rPr>
                <w:rFonts w:cs="Arial"/>
                <w:kern w:val="2"/>
                <w:sz w:val="16"/>
                <w:szCs w:val="18"/>
                <w:lang w:val="en-US" w:eastAsia="zh-CN"/>
              </w:rPr>
            </w:pPr>
            <w:hyperlink r:id="rId20" w:history="1">
              <w:r w:rsidR="00DF3FF4">
                <w:rPr>
                  <w:rStyle w:val="ad"/>
                  <w:rFonts w:cs="Arial"/>
                  <w:kern w:val="2"/>
                  <w:sz w:val="16"/>
                  <w:szCs w:val="18"/>
                  <w:lang w:val="en-US" w:eastAsia="zh-CN"/>
                </w:rPr>
                <w:t>Zheng</w:t>
              </w:r>
            </w:hyperlink>
            <w:r w:rsidR="00DF3FF4">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FC8FFFC" w14:textId="71C0B39B" w:rsidR="00DF3FF4" w:rsidRPr="009556D5" w:rsidRDefault="00DF3FF4" w:rsidP="00850BFA">
            <w:pPr>
              <w:keepLines/>
              <w:widowControl w:val="0"/>
              <w:spacing w:after="0"/>
              <w:jc w:val="both"/>
              <w:rPr>
                <w:rFonts w:ascii="Arial" w:eastAsia="Malgun Gothic" w:hAnsi="Arial" w:cs="Arial"/>
                <w:kern w:val="2"/>
                <w:sz w:val="16"/>
                <w:szCs w:val="18"/>
                <w:lang w:val="en-US" w:eastAsia="zh-CN"/>
              </w:rPr>
            </w:pPr>
            <w:r w:rsidRPr="008F3DA2">
              <w:rPr>
                <w:rFonts w:ascii="Arial" w:eastAsiaTheme="minorEastAsia" w:hAnsi="Arial" w:cs="Arial" w:hint="eastAsia"/>
                <w:kern w:val="2"/>
                <w:sz w:val="16"/>
                <w:szCs w:val="18"/>
                <w:highlight w:val="yellow"/>
                <w:lang w:val="en-US" w:eastAsia="zh-CN"/>
              </w:rPr>
              <w:t>ongoing</w:t>
            </w:r>
          </w:p>
        </w:tc>
        <w:tc>
          <w:tcPr>
            <w:tcW w:w="1134" w:type="dxa"/>
            <w:vAlign w:val="center"/>
          </w:tcPr>
          <w:p w14:paraId="5D116DCA" w14:textId="08B7397F"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R4-2101125</w:t>
            </w:r>
          </w:p>
        </w:tc>
        <w:tc>
          <w:tcPr>
            <w:tcW w:w="1134" w:type="dxa"/>
            <w:vAlign w:val="center"/>
          </w:tcPr>
          <w:p w14:paraId="00ADD958" w14:textId="78257E19" w:rsidR="00DF3FF4" w:rsidRPr="00D876F5" w:rsidRDefault="00DF3FF4" w:rsidP="00850BFA">
            <w:pPr>
              <w:pStyle w:val="TAL"/>
              <w:keepNext w:val="0"/>
              <w:widowControl w:val="0"/>
              <w:jc w:val="both"/>
              <w:rPr>
                <w:rFonts w:cs="Arial"/>
                <w:kern w:val="2"/>
                <w:sz w:val="16"/>
                <w:szCs w:val="18"/>
                <w:lang w:val="en-US" w:eastAsia="zh-CN"/>
              </w:rPr>
            </w:pPr>
            <w:r w:rsidRPr="008F3DA2">
              <w:rPr>
                <w:rFonts w:eastAsiaTheme="minorEastAsia" w:cs="Arial" w:hint="eastAsia"/>
                <w:kern w:val="2"/>
                <w:sz w:val="16"/>
                <w:szCs w:val="18"/>
                <w:highlight w:val="yellow"/>
                <w:lang w:val="en-US" w:eastAsia="zh-CN"/>
              </w:rPr>
              <w:t>R4-2103171</w:t>
            </w:r>
          </w:p>
        </w:tc>
        <w:tc>
          <w:tcPr>
            <w:tcW w:w="992" w:type="dxa"/>
            <w:vAlign w:val="center"/>
          </w:tcPr>
          <w:p w14:paraId="2877BB38" w14:textId="5163716D" w:rsidR="00DF3FF4" w:rsidRPr="00D876F5" w:rsidRDefault="00DF3FF4" w:rsidP="00850BFA">
            <w:pPr>
              <w:pStyle w:val="TAL"/>
              <w:keepNext w:val="0"/>
              <w:widowControl w:val="0"/>
              <w:jc w:val="both"/>
              <w:rPr>
                <w:rFonts w:cs="Arial"/>
                <w:kern w:val="2"/>
                <w:sz w:val="16"/>
                <w:szCs w:val="18"/>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w:t>
            </w:r>
            <w:r>
              <w:rPr>
                <w:rFonts w:eastAsiaTheme="minorEastAsia" w:cs="Arial" w:hint="eastAsia"/>
                <w:kern w:val="2"/>
                <w:sz w:val="16"/>
                <w:szCs w:val="18"/>
                <w:highlight w:val="yellow"/>
                <w:lang w:val="en-US" w:eastAsia="zh-CN"/>
              </w:rPr>
              <w:t>June</w:t>
            </w:r>
          </w:p>
        </w:tc>
        <w:tc>
          <w:tcPr>
            <w:tcW w:w="709" w:type="dxa"/>
            <w:vAlign w:val="center"/>
          </w:tcPr>
          <w:p w14:paraId="14561A4E" w14:textId="6F035576"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709" w:type="dxa"/>
            <w:vAlign w:val="center"/>
          </w:tcPr>
          <w:p w14:paraId="463BE1D6" w14:textId="6DF27B29" w:rsidR="00DF3FF4" w:rsidRPr="00D876F5" w:rsidRDefault="00DF3FF4" w:rsidP="00850BFA">
            <w:pPr>
              <w:pStyle w:val="TAL"/>
              <w:keepNext w:val="0"/>
              <w:widowControl w:val="0"/>
              <w:jc w:val="both"/>
              <w:rPr>
                <w:rFonts w:cs="Arial"/>
                <w:kern w:val="2"/>
                <w:sz w:val="16"/>
                <w:szCs w:val="18"/>
                <w:lang w:val="en-US" w:eastAsia="zh-CN"/>
              </w:rPr>
            </w:pPr>
            <w:r w:rsidRPr="008F3DA2">
              <w:rPr>
                <w:rFonts w:cs="Arial" w:hint="eastAsia"/>
                <w:kern w:val="2"/>
                <w:sz w:val="16"/>
                <w:szCs w:val="18"/>
                <w:highlight w:val="yellow"/>
                <w:lang w:val="en-US" w:eastAsia="zh-CN"/>
              </w:rPr>
              <w:t>Yes</w:t>
            </w:r>
          </w:p>
        </w:tc>
        <w:tc>
          <w:tcPr>
            <w:tcW w:w="1301" w:type="dxa"/>
            <w:vAlign w:val="center"/>
          </w:tcPr>
          <w:p w14:paraId="0253B97B" w14:textId="77777777" w:rsidR="00DF3FF4" w:rsidRPr="00D876F5" w:rsidRDefault="00DF3FF4" w:rsidP="00850BFA">
            <w:pPr>
              <w:pStyle w:val="TAL"/>
              <w:keepNext w:val="0"/>
              <w:widowControl w:val="0"/>
              <w:jc w:val="both"/>
              <w:rPr>
                <w:rFonts w:ascii="宋体" w:eastAsia="宋体" w:hAnsi="宋体" w:cs="宋体"/>
                <w:kern w:val="2"/>
                <w:sz w:val="16"/>
                <w:szCs w:val="18"/>
                <w:lang w:val="en-US" w:eastAsia="zh-CN"/>
              </w:rPr>
            </w:pPr>
          </w:p>
        </w:tc>
      </w:tr>
    </w:tbl>
    <w:p w14:paraId="17CEF104" w14:textId="77777777" w:rsidR="002673CD" w:rsidRPr="002673CD" w:rsidRDefault="002673CD" w:rsidP="002F061A">
      <w:pPr>
        <w:jc w:val="cente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lastRenderedPageBreak/>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TR skeleton for TR 38.xxx 0.0.1: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B85F65" w:rsidRDefault="002A1A8E" w:rsidP="002A1A8E">
      <w:pPr>
        <w:pStyle w:val="NO"/>
        <w:ind w:left="0" w:firstLine="0"/>
        <w:rPr>
          <w:rFonts w:ascii="Arial" w:eastAsiaTheme="minorEastAsia" w:hAnsi="Arial" w:cs="Arial"/>
          <w:iCs/>
          <w:highlight w:val="yellow"/>
          <w:lang w:eastAsia="zh-CN"/>
        </w:rPr>
      </w:pPr>
      <w:r w:rsidRPr="00B85F65">
        <w:rPr>
          <w:rFonts w:ascii="Arial" w:eastAsiaTheme="minorEastAsia" w:hAnsi="Arial" w:cs="Arial" w:hint="eastAsia"/>
          <w:iCs/>
          <w:highlight w:val="yellow"/>
          <w:lang w:eastAsia="zh-CN"/>
        </w:rPr>
        <w:t>RAN4 #98_e:</w:t>
      </w:r>
    </w:p>
    <w:p w14:paraId="226DCD3D" w14:textId="0F592812"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R4-2100285</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Self interference analysis and MSD results for PC2 NR inter-band CA band combinations</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LG Electronics France</w:t>
      </w:r>
    </w:p>
    <w:p w14:paraId="69676457" w14:textId="50A52D83"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R4-2101125</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Draft TR 38.xxx v0.2.0: High power UE for NR inter-band Carrier Aggregation with 2 bands downlink and x bands uplink (x =1,2)</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China Telecom</w:t>
      </w:r>
    </w:p>
    <w:p w14:paraId="3E814CE0" w14:textId="49B1D483"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R4-2101126</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Revised WID: High power UE for NR inter-band Carrier Aggregation with 2 bands downlink and x bands uplink (x =1,2)</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China Telecom</w:t>
      </w:r>
    </w:p>
    <w:p w14:paraId="016EFD1A" w14:textId="0A4F5B0A"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R4-2102220</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TP for TR38.xxx_Clarification on PC2 CA_n28A-n41A, CA_n28-n79A and CA_n40A-41A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ZTE Corporation, CMCC</w:t>
      </w:r>
    </w:p>
    <w:p w14:paraId="19F08C1D" w14:textId="3D97185C"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R4-2102221</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TP for TR38.xxx_ PC2 CA_n41A-n79A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ZTE Corporation, CMCC, Xiaomi</w:t>
      </w:r>
    </w:p>
    <w:p w14:paraId="3C3BFAD2" w14:textId="21664EEF"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R4-2102713</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Discussion on PC2 MSD for UL CA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vivo</w:t>
      </w:r>
    </w:p>
    <w:p w14:paraId="2527FCF9" w14:textId="2497E29F"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R4-2103169</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TP for TR38.xxx for PC2 CA_n2A-n77A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Verizon Denmark</w:t>
      </w:r>
    </w:p>
    <w:p w14:paraId="0A20ACB5" w14:textId="4E387DFE"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R4-2103170</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TP for TR38.xxx for PC2 CA_n5A-n77A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Verizon Denmark</w:t>
      </w:r>
    </w:p>
    <w:p w14:paraId="228E63D6" w14:textId="1169207B" w:rsidR="00724DAB"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R4-2103171</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TP for TR38.xxx for PC2 CA_n66A-n77A</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Verizon Denmark</w:t>
      </w:r>
    </w:p>
    <w:p w14:paraId="5B027335" w14:textId="61F9C7EE" w:rsidR="0081771A" w:rsidRPr="00B85F65" w:rsidRDefault="00724DAB" w:rsidP="00724DAB">
      <w:pPr>
        <w:pStyle w:val="afd"/>
        <w:numPr>
          <w:ilvl w:val="0"/>
          <w:numId w:val="11"/>
        </w:numPr>
        <w:snapToGrid w:val="0"/>
        <w:ind w:leftChars="0"/>
        <w:rPr>
          <w:rFonts w:ascii="Times New Roman" w:eastAsiaTheme="minorEastAsia" w:hAnsi="Times New Roman"/>
          <w:sz w:val="20"/>
          <w:szCs w:val="20"/>
          <w:highlight w:val="yellow"/>
          <w:lang w:eastAsia="zh-CN"/>
        </w:rPr>
      </w:pPr>
      <w:r w:rsidRPr="00B85F65">
        <w:rPr>
          <w:rFonts w:ascii="Times New Roman" w:eastAsiaTheme="minorEastAsia" w:hAnsi="Times New Roman"/>
          <w:sz w:val="20"/>
          <w:szCs w:val="20"/>
          <w:highlight w:val="yellow"/>
          <w:lang w:eastAsia="zh-CN"/>
        </w:rPr>
        <w:t>R4-2103306</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Email discussion summary for [98e][118] NR_PC2_CA_R17_2BDL_2BUL</w:t>
      </w:r>
      <w:r w:rsidR="00B2785F" w:rsidRPr="00B85F65">
        <w:rPr>
          <w:rFonts w:ascii="Times New Roman" w:eastAsiaTheme="minorEastAsia" w:hAnsi="Times New Roman"/>
          <w:sz w:val="20"/>
          <w:szCs w:val="20"/>
          <w:highlight w:val="yellow"/>
          <w:lang w:eastAsia="zh-CN"/>
        </w:rPr>
        <w:t xml:space="preserve">, </w:t>
      </w:r>
      <w:r w:rsidRPr="00B85F65">
        <w:rPr>
          <w:rFonts w:ascii="Times New Roman" w:eastAsiaTheme="minorEastAsia" w:hAnsi="Times New Roman"/>
          <w:sz w:val="20"/>
          <w:szCs w:val="20"/>
          <w:highlight w:val="yellow"/>
          <w:lang w:eastAsia="zh-CN"/>
        </w:rPr>
        <w:t>Moderator (China Telecom)</w:t>
      </w:r>
    </w:p>
    <w:p w14:paraId="28219F17" w14:textId="77777777" w:rsidR="002A1A8E" w:rsidRDefault="002A1A8E"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21"/>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BD876" w14:textId="77777777" w:rsidR="00B53D1F" w:rsidRDefault="00B53D1F">
      <w:r>
        <w:separator/>
      </w:r>
    </w:p>
  </w:endnote>
  <w:endnote w:type="continuationSeparator" w:id="0">
    <w:p w14:paraId="1827D035" w14:textId="77777777" w:rsidR="00B53D1F" w:rsidRDefault="00B5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B675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B6757">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6396C" w14:textId="77777777" w:rsidR="00B53D1F" w:rsidRDefault="00B53D1F">
      <w:r>
        <w:separator/>
      </w:r>
    </w:p>
  </w:footnote>
  <w:footnote w:type="continuationSeparator" w:id="0">
    <w:p w14:paraId="28662491" w14:textId="77777777" w:rsidR="00B53D1F" w:rsidRDefault="00B53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1"/>
  </w:num>
  <w:num w:numId="3">
    <w:abstractNumId w:val="8"/>
  </w:num>
  <w:num w:numId="4">
    <w:abstractNumId w:val="0"/>
  </w:num>
  <w:num w:numId="5">
    <w:abstractNumId w:val="10"/>
  </w:num>
  <w:num w:numId="6">
    <w:abstractNumId w:val="5"/>
  </w:num>
  <w:num w:numId="7">
    <w:abstractNumId w:val="7"/>
  </w:num>
  <w:num w:numId="8">
    <w:abstractNumId w:val="4"/>
  </w:num>
  <w:num w:numId="9">
    <w:abstractNumId w:val="9"/>
  </w:num>
  <w:num w:numId="10">
    <w:abstractNumId w:val="3"/>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E0075"/>
    <w:rsid w:val="001E5397"/>
    <w:rsid w:val="001E7AFC"/>
    <w:rsid w:val="001F1B1F"/>
    <w:rsid w:val="001F2A20"/>
    <w:rsid w:val="001F486F"/>
    <w:rsid w:val="001F53CF"/>
    <w:rsid w:val="001F636E"/>
    <w:rsid w:val="00207DC4"/>
    <w:rsid w:val="00210D16"/>
    <w:rsid w:val="00214C3E"/>
    <w:rsid w:val="00214CA4"/>
    <w:rsid w:val="00215D32"/>
    <w:rsid w:val="0022485E"/>
    <w:rsid w:val="0022657D"/>
    <w:rsid w:val="00226BA2"/>
    <w:rsid w:val="00230025"/>
    <w:rsid w:val="00243A99"/>
    <w:rsid w:val="002503D7"/>
    <w:rsid w:val="002516B3"/>
    <w:rsid w:val="00260202"/>
    <w:rsid w:val="002673CD"/>
    <w:rsid w:val="00271A72"/>
    <w:rsid w:val="00274CA1"/>
    <w:rsid w:val="0027784B"/>
    <w:rsid w:val="00277F20"/>
    <w:rsid w:val="002857C5"/>
    <w:rsid w:val="0029567C"/>
    <w:rsid w:val="002A1A8E"/>
    <w:rsid w:val="002A3BA3"/>
    <w:rsid w:val="002A4133"/>
    <w:rsid w:val="002A73AE"/>
    <w:rsid w:val="002B18B4"/>
    <w:rsid w:val="002D0B1B"/>
    <w:rsid w:val="002D1FBB"/>
    <w:rsid w:val="002D2263"/>
    <w:rsid w:val="002D54EB"/>
    <w:rsid w:val="002D7206"/>
    <w:rsid w:val="002E67A1"/>
    <w:rsid w:val="002F061A"/>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E4676"/>
    <w:rsid w:val="004F218A"/>
    <w:rsid w:val="004F3BCC"/>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40F08"/>
    <w:rsid w:val="00553391"/>
    <w:rsid w:val="0055346F"/>
    <w:rsid w:val="00555510"/>
    <w:rsid w:val="005579FF"/>
    <w:rsid w:val="00561974"/>
    <w:rsid w:val="005620C7"/>
    <w:rsid w:val="00564B8B"/>
    <w:rsid w:val="0057276B"/>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5CA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5017C"/>
    <w:rsid w:val="007508DC"/>
    <w:rsid w:val="00760B7E"/>
    <w:rsid w:val="00764E99"/>
    <w:rsid w:val="0076691D"/>
    <w:rsid w:val="00766CFB"/>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30AB"/>
    <w:rsid w:val="008C1698"/>
    <w:rsid w:val="008C1A3D"/>
    <w:rsid w:val="008D01C3"/>
    <w:rsid w:val="008D1E13"/>
    <w:rsid w:val="008D1F6E"/>
    <w:rsid w:val="008D6549"/>
    <w:rsid w:val="008D70D2"/>
    <w:rsid w:val="008E15E2"/>
    <w:rsid w:val="008E338C"/>
    <w:rsid w:val="008F263C"/>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378B"/>
    <w:rsid w:val="0097590F"/>
    <w:rsid w:val="00975C4E"/>
    <w:rsid w:val="00985455"/>
    <w:rsid w:val="009876F5"/>
    <w:rsid w:val="0099053F"/>
    <w:rsid w:val="00995338"/>
    <w:rsid w:val="00996777"/>
    <w:rsid w:val="009A4C85"/>
    <w:rsid w:val="009B162D"/>
    <w:rsid w:val="009B1CAF"/>
    <w:rsid w:val="009B6757"/>
    <w:rsid w:val="009C0BC7"/>
    <w:rsid w:val="009C6592"/>
    <w:rsid w:val="009C6D3B"/>
    <w:rsid w:val="009D38B3"/>
    <w:rsid w:val="009E209B"/>
    <w:rsid w:val="009E7AA4"/>
    <w:rsid w:val="009F0747"/>
    <w:rsid w:val="009F4848"/>
    <w:rsid w:val="00A03514"/>
    <w:rsid w:val="00A040AF"/>
    <w:rsid w:val="00A14009"/>
    <w:rsid w:val="00A17079"/>
    <w:rsid w:val="00A36E5E"/>
    <w:rsid w:val="00A43871"/>
    <w:rsid w:val="00A448C3"/>
    <w:rsid w:val="00A458D4"/>
    <w:rsid w:val="00A46FB7"/>
    <w:rsid w:val="00A53118"/>
    <w:rsid w:val="00A73945"/>
    <w:rsid w:val="00A768EA"/>
    <w:rsid w:val="00A80CFB"/>
    <w:rsid w:val="00A86AB5"/>
    <w:rsid w:val="00A87C43"/>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410DB"/>
    <w:rsid w:val="00B445ED"/>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42DF"/>
    <w:rsid w:val="00BC6BC2"/>
    <w:rsid w:val="00BC7E6E"/>
    <w:rsid w:val="00BD33E3"/>
    <w:rsid w:val="00BD7F54"/>
    <w:rsid w:val="00BE00F1"/>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349B3"/>
    <w:rsid w:val="00C371EA"/>
    <w:rsid w:val="00C445AD"/>
    <w:rsid w:val="00C44CBA"/>
    <w:rsid w:val="00C45430"/>
    <w:rsid w:val="00C458F0"/>
    <w:rsid w:val="00C4666A"/>
    <w:rsid w:val="00C479A3"/>
    <w:rsid w:val="00C5023F"/>
    <w:rsid w:val="00C50477"/>
    <w:rsid w:val="00C616FA"/>
    <w:rsid w:val="00C62196"/>
    <w:rsid w:val="00C65E5F"/>
    <w:rsid w:val="00C7302F"/>
    <w:rsid w:val="00C73FA3"/>
    <w:rsid w:val="00C74DAF"/>
    <w:rsid w:val="00C80116"/>
    <w:rsid w:val="00C84332"/>
    <w:rsid w:val="00C87BFC"/>
    <w:rsid w:val="00C92A9B"/>
    <w:rsid w:val="00CA0D71"/>
    <w:rsid w:val="00CA1D6D"/>
    <w:rsid w:val="00CA6C41"/>
    <w:rsid w:val="00CB38E9"/>
    <w:rsid w:val="00CB5BA4"/>
    <w:rsid w:val="00CC4A3F"/>
    <w:rsid w:val="00CC7B12"/>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44FA"/>
    <w:rsid w:val="00E561CA"/>
    <w:rsid w:val="00E564D1"/>
    <w:rsid w:val="00E5792E"/>
    <w:rsid w:val="00E6077C"/>
    <w:rsid w:val="00E60ACD"/>
    <w:rsid w:val="00E638CA"/>
    <w:rsid w:val="00E63CB0"/>
    <w:rsid w:val="00E63D21"/>
    <w:rsid w:val="00E64BE9"/>
    <w:rsid w:val="00E6618E"/>
    <w:rsid w:val="00E72718"/>
    <w:rsid w:val="00E732D8"/>
    <w:rsid w:val="00E77436"/>
    <w:rsid w:val="00E82C43"/>
    <w:rsid w:val="00E82C8E"/>
    <w:rsid w:val="00E83A9A"/>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zaho@verizonwireless.com" TargetMode="External"/><Relationship Id="rId18" Type="http://schemas.openxmlformats.org/officeDocument/2006/relationships/hyperlink" Target="mailto:zheng.zaho@verizonwireless.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zheng.zaho@verizonwireless.com" TargetMode="External"/><Relationship Id="rId17" Type="http://schemas.openxmlformats.org/officeDocument/2006/relationships/hyperlink" Target="mailto:zheng.zaho@verizonwireless.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eng.zaho@verizonwireless.com" TargetMode="External"/><Relationship Id="rId20" Type="http://schemas.openxmlformats.org/officeDocument/2006/relationships/hyperlink" Target="mailto:zheng.zaho@verizonwireles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eng.zaho@verizonwireless.com" TargetMode="External"/><Relationship Id="rId5" Type="http://schemas.openxmlformats.org/officeDocument/2006/relationships/settings" Target="settings.xml"/><Relationship Id="rId15" Type="http://schemas.openxmlformats.org/officeDocument/2006/relationships/hyperlink" Target="mailto:zheng.zaho@verizonwireless.com" TargetMode="External"/><Relationship Id="rId23" Type="http://schemas.openxmlformats.org/officeDocument/2006/relationships/theme" Target="theme/theme1.xml"/><Relationship Id="rId10" Type="http://schemas.openxmlformats.org/officeDocument/2006/relationships/hyperlink" Target="mailto:zheng.zaho@verizonwireless.com" TargetMode="External"/><Relationship Id="rId19" Type="http://schemas.openxmlformats.org/officeDocument/2006/relationships/hyperlink" Target="mailto:zheng.zaho@verizonwireless.com" TargetMode="External"/><Relationship Id="rId4" Type="http://schemas.microsoft.com/office/2007/relationships/stylesWithEffects" Target="stylesWithEffects.xml"/><Relationship Id="rId9" Type="http://schemas.openxmlformats.org/officeDocument/2006/relationships/hyperlink" Target="mailto:zheng.zaho@verizonwireless.com" TargetMode="External"/><Relationship Id="rId14" Type="http://schemas.openxmlformats.org/officeDocument/2006/relationships/hyperlink" Target="mailto:zheng.zaho@verizonwireless.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F51E0-8D4C-4CB6-84A6-B580505C1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1086</TotalTime>
  <Pages>5</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610</cp:revision>
  <dcterms:created xsi:type="dcterms:W3CDTF">2018-11-20T14:54:00Z</dcterms:created>
  <dcterms:modified xsi:type="dcterms:W3CDTF">2021-03-15T06:14:00Z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